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36B" w:rsidRDefault="00B9736B" w:rsidP="009F327D">
      <w:pPr>
        <w:pStyle w:val="Heading7"/>
        <w:ind w:right="-285"/>
        <w:rPr>
          <w:lang w:val="ru-RU"/>
        </w:rPr>
      </w:pPr>
      <w:r w:rsidRPr="004510CB">
        <w:rPr>
          <w:lang w:val="ru-RU"/>
        </w:rPr>
        <w:t xml:space="preserve">                                                   </w:t>
      </w:r>
      <w:r>
        <w:rPr>
          <w:lang w:val="ru-RU"/>
        </w:rPr>
        <w:t xml:space="preserve">                                                   </w:t>
      </w:r>
      <w:r w:rsidRPr="004510CB">
        <w:rPr>
          <w:lang w:val="ru-RU"/>
        </w:rPr>
        <w:t>Приложение №1</w:t>
      </w:r>
      <w:r>
        <w:rPr>
          <w:lang w:val="ru-RU"/>
        </w:rPr>
        <w:t xml:space="preserve">   </w:t>
      </w:r>
    </w:p>
    <w:p w:rsidR="00B9736B" w:rsidRPr="004510CB" w:rsidRDefault="00B9736B" w:rsidP="009F327D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</w:t>
      </w:r>
      <w:r w:rsidRPr="004510CB">
        <w:rPr>
          <w:lang w:val="ru-RU"/>
        </w:rPr>
        <w:t xml:space="preserve">к </w:t>
      </w:r>
      <w:r>
        <w:rPr>
          <w:lang w:val="ru-RU"/>
        </w:rPr>
        <w:t xml:space="preserve"> решению</w:t>
      </w:r>
      <w:r w:rsidRPr="004510CB">
        <w:rPr>
          <w:lang w:val="ru-RU"/>
        </w:rPr>
        <w:t xml:space="preserve"> Собрания депутатов</w:t>
      </w:r>
    </w:p>
    <w:p w:rsidR="00B9736B" w:rsidRPr="004510CB" w:rsidRDefault="00B9736B" w:rsidP="009F327D">
      <w:pPr>
        <w:jc w:val="center"/>
        <w:rPr>
          <w:lang w:val="ru-RU"/>
        </w:rPr>
      </w:pPr>
      <w:r w:rsidRPr="004510CB">
        <w:rPr>
          <w:lang w:val="ru-RU"/>
        </w:rPr>
        <w:t xml:space="preserve">                                  </w:t>
      </w:r>
      <w:r>
        <w:rPr>
          <w:lang w:val="ru-RU"/>
        </w:rPr>
        <w:t xml:space="preserve">                        Селекционного</w:t>
      </w:r>
      <w:r w:rsidRPr="004510CB">
        <w:rPr>
          <w:lang w:val="ru-RU"/>
        </w:rPr>
        <w:t xml:space="preserve"> сельсовета</w:t>
      </w:r>
      <w:r w:rsidRPr="001F0052">
        <w:rPr>
          <w:lang w:val="ru-RU"/>
        </w:rPr>
        <w:t xml:space="preserve"> </w:t>
      </w:r>
      <w:r w:rsidRPr="004510CB">
        <w:rPr>
          <w:lang w:val="ru-RU"/>
        </w:rPr>
        <w:t xml:space="preserve">Льговского </w:t>
      </w:r>
    </w:p>
    <w:p w:rsidR="00B9736B" w:rsidRDefault="00B9736B" w:rsidP="009F327D">
      <w:pPr>
        <w:jc w:val="center"/>
        <w:rPr>
          <w:lang w:val="ru-RU"/>
        </w:rPr>
      </w:pPr>
      <w:r w:rsidRPr="004510CB">
        <w:rPr>
          <w:lang w:val="ru-RU"/>
        </w:rPr>
        <w:t xml:space="preserve">     </w:t>
      </w:r>
      <w:r>
        <w:rPr>
          <w:lang w:val="ru-RU"/>
        </w:rPr>
        <w:t xml:space="preserve">                                      района  Курской области</w:t>
      </w:r>
      <w:r w:rsidRPr="004510CB">
        <w:rPr>
          <w:lang w:val="ru-RU"/>
        </w:rPr>
        <w:t xml:space="preserve">                                             </w:t>
      </w:r>
      <w:r>
        <w:rPr>
          <w:lang w:val="ru-RU"/>
        </w:rPr>
        <w:t xml:space="preserve">       </w:t>
      </w:r>
    </w:p>
    <w:p w:rsidR="00B9736B" w:rsidRPr="004510CB" w:rsidRDefault="00B9736B" w:rsidP="009F327D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</w:t>
      </w:r>
      <w:r w:rsidRPr="004510CB">
        <w:rPr>
          <w:lang w:val="ru-RU"/>
        </w:rPr>
        <w:t>«О</w:t>
      </w:r>
      <w:r w:rsidRPr="009F0941">
        <w:rPr>
          <w:lang w:val="ru-RU"/>
        </w:rPr>
        <w:t xml:space="preserve"> </w:t>
      </w:r>
      <w:r w:rsidRPr="004510CB">
        <w:rPr>
          <w:lang w:val="ru-RU"/>
        </w:rPr>
        <w:t xml:space="preserve"> бюджет</w:t>
      </w:r>
      <w:r>
        <w:rPr>
          <w:lang w:val="ru-RU"/>
        </w:rPr>
        <w:t>е</w:t>
      </w:r>
      <w:r w:rsidRPr="004510CB">
        <w:rPr>
          <w:lang w:val="ru-RU"/>
        </w:rPr>
        <w:t xml:space="preserve"> </w:t>
      </w:r>
      <w:r>
        <w:rPr>
          <w:lang w:val="ru-RU"/>
        </w:rPr>
        <w:t>Селекционного сельсовета</w:t>
      </w:r>
    </w:p>
    <w:p w:rsidR="00B9736B" w:rsidRDefault="00B9736B" w:rsidP="009F327D">
      <w:pPr>
        <w:jc w:val="center"/>
        <w:rPr>
          <w:lang w:val="ru-RU"/>
        </w:rPr>
      </w:pPr>
      <w:r w:rsidRPr="004510CB">
        <w:rPr>
          <w:lang w:val="ru-RU"/>
        </w:rPr>
        <w:t xml:space="preserve">                                      </w:t>
      </w:r>
      <w:r>
        <w:rPr>
          <w:lang w:val="ru-RU"/>
        </w:rPr>
        <w:t xml:space="preserve">   </w:t>
      </w:r>
      <w:r w:rsidRPr="004510CB">
        <w:rPr>
          <w:lang w:val="ru-RU"/>
        </w:rPr>
        <w:t xml:space="preserve"> </w:t>
      </w:r>
      <w:r>
        <w:rPr>
          <w:lang w:val="ru-RU"/>
        </w:rPr>
        <w:t xml:space="preserve">               </w:t>
      </w:r>
      <w:r w:rsidRPr="004510CB">
        <w:rPr>
          <w:lang w:val="ru-RU"/>
        </w:rPr>
        <w:t>Льговского района</w:t>
      </w:r>
      <w:r>
        <w:rPr>
          <w:lang w:val="ru-RU"/>
        </w:rPr>
        <w:t xml:space="preserve"> на 2014 год </w:t>
      </w:r>
    </w:p>
    <w:p w:rsidR="00B9736B" w:rsidRDefault="00B9736B" w:rsidP="009F327D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и плановый период 2015-2016</w:t>
      </w:r>
      <w:r w:rsidRPr="004510CB">
        <w:rPr>
          <w:lang w:val="ru-RU"/>
        </w:rPr>
        <w:t xml:space="preserve"> год</w:t>
      </w:r>
      <w:r>
        <w:rPr>
          <w:lang w:val="ru-RU"/>
        </w:rPr>
        <w:t>ы</w:t>
      </w:r>
      <w:r w:rsidRPr="004510CB">
        <w:rPr>
          <w:lang w:val="ru-RU"/>
        </w:rPr>
        <w:t>»</w:t>
      </w:r>
    </w:p>
    <w:p w:rsidR="00B9736B" w:rsidRDefault="00B9736B" w:rsidP="009F327D">
      <w:pPr>
        <w:jc w:val="center"/>
        <w:rPr>
          <w:lang w:val="ru-RU"/>
        </w:rPr>
      </w:pPr>
      <w:r w:rsidRPr="004510CB">
        <w:rPr>
          <w:lang w:val="ru-RU"/>
        </w:rPr>
        <w:t xml:space="preserve">                                      </w:t>
      </w:r>
      <w:r>
        <w:rPr>
          <w:lang w:val="ru-RU"/>
        </w:rPr>
        <w:t xml:space="preserve">                          от 17.12.2013года №26</w:t>
      </w:r>
    </w:p>
    <w:p w:rsidR="00B9736B" w:rsidRDefault="00B9736B" w:rsidP="009F327D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(в редакции решения Собрания депутатов </w:t>
      </w:r>
    </w:p>
    <w:p w:rsidR="00B9736B" w:rsidRPr="004510CB" w:rsidRDefault="00B9736B" w:rsidP="009F327D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Селекционного сельсовета от 02.12.2014г. №36)</w:t>
      </w:r>
    </w:p>
    <w:p w:rsidR="00B9736B" w:rsidRPr="004510CB" w:rsidRDefault="00B9736B" w:rsidP="009F327D">
      <w:pPr>
        <w:pStyle w:val="ConsNormal"/>
        <w:spacing w:line="240" w:lineRule="exact"/>
        <w:ind w:left="324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B9736B" w:rsidRDefault="00B9736B" w:rsidP="009F327D">
      <w:pPr>
        <w:pStyle w:val="BodyText2"/>
        <w:spacing w:line="240" w:lineRule="exact"/>
        <w:jc w:val="center"/>
        <w:rPr>
          <w:b/>
          <w:bCs/>
          <w:lang w:val="ru-RU"/>
        </w:rPr>
      </w:pPr>
      <w:r w:rsidRPr="004510CB">
        <w:rPr>
          <w:b/>
          <w:bCs/>
          <w:lang w:val="ru-RU"/>
        </w:rPr>
        <w:t xml:space="preserve">Источники финансирования дефицита бюджета </w:t>
      </w:r>
      <w:r>
        <w:rPr>
          <w:b/>
          <w:bCs/>
          <w:lang w:val="ru-RU"/>
        </w:rPr>
        <w:t xml:space="preserve">Селекционного сельсовета </w:t>
      </w:r>
    </w:p>
    <w:p w:rsidR="00B9736B" w:rsidRDefault="00B9736B" w:rsidP="00052189">
      <w:pPr>
        <w:pStyle w:val="BodyText2"/>
        <w:spacing w:line="240" w:lineRule="exact"/>
        <w:jc w:val="center"/>
        <w:rPr>
          <w:lang w:val="ru-RU"/>
        </w:rPr>
      </w:pPr>
      <w:r>
        <w:rPr>
          <w:lang w:val="ru-RU"/>
        </w:rPr>
        <w:t>на 2014 год</w:t>
      </w:r>
    </w:p>
    <w:p w:rsidR="00B9736B" w:rsidRPr="008A58F8" w:rsidRDefault="00B9736B" w:rsidP="00052189">
      <w:pPr>
        <w:pStyle w:val="BodyText2"/>
        <w:spacing w:line="240" w:lineRule="exact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(</w:t>
      </w:r>
      <w:r w:rsidRPr="008A58F8">
        <w:rPr>
          <w:lang w:val="ru-RU"/>
        </w:rPr>
        <w:t xml:space="preserve"> рублей)</w:t>
      </w:r>
    </w:p>
    <w:tbl>
      <w:tblPr>
        <w:tblW w:w="10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5164"/>
        <w:gridCol w:w="1496"/>
      </w:tblGrid>
      <w:tr w:rsidR="00B9736B" w:rsidRPr="004510CB">
        <w:trPr>
          <w:trHeight w:val="886"/>
        </w:trPr>
        <w:tc>
          <w:tcPr>
            <w:tcW w:w="3420" w:type="dxa"/>
            <w:vAlign w:val="center"/>
          </w:tcPr>
          <w:p w:rsidR="00B9736B" w:rsidRPr="004510CB" w:rsidRDefault="00B9736B" w:rsidP="00C254DF">
            <w:pPr>
              <w:pStyle w:val="Heading2"/>
              <w:ind w:left="-108" w:right="-108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510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64" w:type="dxa"/>
            <w:vAlign w:val="center"/>
          </w:tcPr>
          <w:p w:rsidR="00B9736B" w:rsidRPr="004510CB" w:rsidRDefault="00B9736B" w:rsidP="00C254DF">
            <w:pPr>
              <w:pStyle w:val="Heading4"/>
              <w:ind w:firstLine="0"/>
              <w:jc w:val="center"/>
              <w:rPr>
                <w:b w:val="0"/>
                <w:bCs w:val="0"/>
              </w:rPr>
            </w:pPr>
            <w:r w:rsidRPr="004510CB">
              <w:rPr>
                <w:b w:val="0"/>
                <w:bCs w:val="0"/>
              </w:rPr>
              <w:t>Наименование</w:t>
            </w:r>
          </w:p>
        </w:tc>
        <w:tc>
          <w:tcPr>
            <w:tcW w:w="1496" w:type="dxa"/>
            <w:vAlign w:val="center"/>
          </w:tcPr>
          <w:p w:rsidR="00B9736B" w:rsidRPr="004510CB" w:rsidRDefault="00B9736B" w:rsidP="00C254DF">
            <w:pPr>
              <w:pStyle w:val="Heading2"/>
              <w:ind w:firstLine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510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Сумма</w:t>
            </w:r>
          </w:p>
          <w:p w:rsidR="00B9736B" w:rsidRPr="004510CB" w:rsidRDefault="00B9736B" w:rsidP="00C254DF">
            <w:pPr>
              <w:jc w:val="center"/>
            </w:pPr>
          </w:p>
        </w:tc>
      </w:tr>
      <w:tr w:rsidR="00B9736B" w:rsidRPr="004510CB">
        <w:trPr>
          <w:trHeight w:val="255"/>
        </w:trPr>
        <w:tc>
          <w:tcPr>
            <w:tcW w:w="3420" w:type="dxa"/>
            <w:vAlign w:val="center"/>
          </w:tcPr>
          <w:p w:rsidR="00B9736B" w:rsidRPr="004510CB" w:rsidRDefault="00B9736B" w:rsidP="00C254DF">
            <w:pPr>
              <w:pStyle w:val="Heading2"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510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5164" w:type="dxa"/>
            <w:vAlign w:val="center"/>
          </w:tcPr>
          <w:p w:rsidR="00B9736B" w:rsidRPr="004510CB" w:rsidRDefault="00B9736B" w:rsidP="00C254DF">
            <w:pPr>
              <w:pStyle w:val="Heading4"/>
              <w:jc w:val="center"/>
              <w:rPr>
                <w:b w:val="0"/>
                <w:bCs w:val="0"/>
              </w:rPr>
            </w:pPr>
            <w:r w:rsidRPr="004510CB">
              <w:rPr>
                <w:b w:val="0"/>
                <w:bCs w:val="0"/>
              </w:rPr>
              <w:t>2</w:t>
            </w:r>
          </w:p>
        </w:tc>
        <w:tc>
          <w:tcPr>
            <w:tcW w:w="1496" w:type="dxa"/>
            <w:vAlign w:val="center"/>
          </w:tcPr>
          <w:p w:rsidR="00B9736B" w:rsidRPr="004510CB" w:rsidRDefault="00B9736B" w:rsidP="00C254DF">
            <w:pPr>
              <w:pStyle w:val="Heading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510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B9736B" w:rsidRPr="004510CB">
        <w:tc>
          <w:tcPr>
            <w:tcW w:w="3420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jc w:val="center"/>
              <w:rPr>
                <w:b/>
                <w:bCs/>
              </w:rPr>
            </w:pPr>
            <w:r w:rsidRPr="004510CB">
              <w:rPr>
                <w:b/>
                <w:bCs/>
              </w:rPr>
              <w:t>01 00 00 00 00 0000 000</w:t>
            </w:r>
          </w:p>
        </w:tc>
        <w:tc>
          <w:tcPr>
            <w:tcW w:w="5164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rPr>
                <w:b/>
                <w:bCs/>
                <w:lang w:val="ru-RU"/>
              </w:rPr>
            </w:pPr>
            <w:r w:rsidRPr="004510CB">
              <w:rPr>
                <w:b/>
                <w:bCs/>
                <w:lang w:val="ru-RU"/>
              </w:rPr>
              <w:t xml:space="preserve">ИСТОЧНИКИ  </w:t>
            </w:r>
            <w:r>
              <w:rPr>
                <w:b/>
                <w:bCs/>
                <w:lang w:val="ru-RU"/>
              </w:rPr>
              <w:t xml:space="preserve"> </w:t>
            </w:r>
            <w:r w:rsidRPr="004510CB">
              <w:rPr>
                <w:b/>
                <w:bCs/>
                <w:lang w:val="ru-RU"/>
              </w:rPr>
              <w:t>ФИНАНСИРОВАНИЯ ДЕФИЦИТА БЮДЖЕТА</w:t>
            </w:r>
          </w:p>
        </w:tc>
        <w:tc>
          <w:tcPr>
            <w:tcW w:w="1496" w:type="dxa"/>
            <w:vAlign w:val="center"/>
          </w:tcPr>
          <w:p w:rsidR="00B9736B" w:rsidRDefault="00B9736B" w:rsidP="00C254DF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0</w:t>
            </w:r>
          </w:p>
          <w:p w:rsidR="00B9736B" w:rsidRPr="004510CB" w:rsidRDefault="00B9736B" w:rsidP="00C254D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B9736B" w:rsidRPr="00937004">
        <w:tc>
          <w:tcPr>
            <w:tcW w:w="3420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jc w:val="center"/>
              <w:rPr>
                <w:b/>
                <w:bCs/>
              </w:rPr>
            </w:pPr>
            <w:r w:rsidRPr="004510CB">
              <w:rPr>
                <w:b/>
                <w:bCs/>
              </w:rPr>
              <w:t>0</w:t>
            </w:r>
            <w:r w:rsidRPr="004510CB">
              <w:rPr>
                <w:b/>
                <w:bCs/>
                <w:lang w:val="ru-RU"/>
              </w:rPr>
              <w:t>1</w:t>
            </w:r>
            <w:r w:rsidRPr="004510CB">
              <w:rPr>
                <w:b/>
                <w:bCs/>
              </w:rPr>
              <w:t xml:space="preserve"> </w:t>
            </w:r>
            <w:r w:rsidRPr="004510CB">
              <w:rPr>
                <w:b/>
                <w:bCs/>
                <w:lang w:val="ru-RU"/>
              </w:rPr>
              <w:t>03</w:t>
            </w:r>
            <w:r w:rsidRPr="004510CB">
              <w:rPr>
                <w:b/>
                <w:bCs/>
              </w:rPr>
              <w:t xml:space="preserve"> 00 00 00 0000 000</w:t>
            </w:r>
          </w:p>
          <w:p w:rsidR="00B9736B" w:rsidRPr="004510CB" w:rsidRDefault="00B9736B" w:rsidP="00C254D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5164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rPr>
                <w:b/>
                <w:bCs/>
                <w:lang w:val="ru-RU"/>
              </w:rPr>
            </w:pPr>
            <w:r w:rsidRPr="004510CB">
              <w:rPr>
                <w:b/>
                <w:bCs/>
                <w:lang w:val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96" w:type="dxa"/>
            <w:vAlign w:val="center"/>
          </w:tcPr>
          <w:p w:rsidR="00B9736B" w:rsidRPr="004510CB" w:rsidRDefault="00B9736B" w:rsidP="00C254D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B9736B" w:rsidRPr="00937004">
        <w:tc>
          <w:tcPr>
            <w:tcW w:w="3420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jc w:val="center"/>
            </w:pPr>
            <w:r w:rsidRPr="004510CB">
              <w:t>01</w:t>
            </w:r>
            <w:r>
              <w:rPr>
                <w:lang w:val="ru-RU"/>
              </w:rPr>
              <w:t xml:space="preserve"> </w:t>
            </w:r>
            <w:r w:rsidRPr="004510CB">
              <w:t>0</w:t>
            </w:r>
            <w:r w:rsidRPr="004510CB">
              <w:rPr>
                <w:lang w:val="ru-RU"/>
              </w:rPr>
              <w:t>3</w:t>
            </w:r>
            <w:r w:rsidRPr="004510CB">
              <w:t xml:space="preserve"> 00</w:t>
            </w:r>
            <w:r>
              <w:t xml:space="preserve"> 00</w:t>
            </w:r>
            <w:r w:rsidRPr="004510CB">
              <w:t xml:space="preserve"> 0</w:t>
            </w:r>
            <w:r w:rsidRPr="004510CB">
              <w:rPr>
                <w:lang w:val="ru-RU"/>
              </w:rPr>
              <w:t>0</w:t>
            </w:r>
            <w:r w:rsidRPr="004510CB">
              <w:t xml:space="preserve"> 0000 7</w:t>
            </w:r>
            <w:r w:rsidRPr="004510CB">
              <w:rPr>
                <w:lang w:val="ru-RU"/>
              </w:rPr>
              <w:t>0</w:t>
            </w:r>
            <w:r w:rsidRPr="004510CB">
              <w:t>0</w:t>
            </w:r>
          </w:p>
          <w:p w:rsidR="00B9736B" w:rsidRPr="004510CB" w:rsidRDefault="00B9736B" w:rsidP="00C254DF">
            <w:pPr>
              <w:tabs>
                <w:tab w:val="left" w:pos="2869"/>
              </w:tabs>
              <w:ind w:firstLine="142"/>
              <w:jc w:val="center"/>
            </w:pPr>
          </w:p>
        </w:tc>
        <w:tc>
          <w:tcPr>
            <w:tcW w:w="5164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rPr>
                <w:lang w:val="ru-RU"/>
              </w:rPr>
            </w:pPr>
            <w:r w:rsidRPr="004510CB">
              <w:rPr>
                <w:lang w:val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96" w:type="dxa"/>
            <w:vAlign w:val="center"/>
          </w:tcPr>
          <w:p w:rsidR="00B9736B" w:rsidRPr="004510CB" w:rsidRDefault="00B9736B" w:rsidP="00C254DF">
            <w:pPr>
              <w:jc w:val="center"/>
              <w:rPr>
                <w:lang w:val="ru-RU"/>
              </w:rPr>
            </w:pPr>
          </w:p>
        </w:tc>
      </w:tr>
      <w:tr w:rsidR="00B9736B" w:rsidRPr="00937004">
        <w:tc>
          <w:tcPr>
            <w:tcW w:w="3420" w:type="dxa"/>
            <w:tcBorders>
              <w:right w:val="nil"/>
            </w:tcBorders>
            <w:vAlign w:val="center"/>
          </w:tcPr>
          <w:p w:rsidR="00B9736B" w:rsidRPr="00FC7718" w:rsidRDefault="00B9736B" w:rsidP="00C254DF">
            <w:pPr>
              <w:jc w:val="center"/>
              <w:rPr>
                <w:lang w:val="ru-RU"/>
              </w:rPr>
            </w:pPr>
            <w:r w:rsidRPr="004510CB">
              <w:t>01 0</w:t>
            </w:r>
            <w:r w:rsidRPr="004510CB">
              <w:rPr>
                <w:lang w:val="ru-RU"/>
              </w:rPr>
              <w:t>3</w:t>
            </w:r>
            <w:r>
              <w:t xml:space="preserve"> 00 00 </w:t>
            </w:r>
            <w:r>
              <w:rPr>
                <w:lang w:val="ru-RU"/>
              </w:rPr>
              <w:t>10</w:t>
            </w:r>
            <w:r w:rsidRPr="004510CB">
              <w:t xml:space="preserve"> 0000 7</w:t>
            </w:r>
            <w:r>
              <w:rPr>
                <w:lang w:val="ru-RU"/>
              </w:rPr>
              <w:t>10</w:t>
            </w:r>
          </w:p>
          <w:p w:rsidR="00B9736B" w:rsidRPr="004510CB" w:rsidRDefault="00B9736B" w:rsidP="00C254DF">
            <w:pPr>
              <w:tabs>
                <w:tab w:val="left" w:pos="2869"/>
              </w:tabs>
              <w:ind w:firstLine="142"/>
              <w:jc w:val="center"/>
            </w:pPr>
          </w:p>
        </w:tc>
        <w:tc>
          <w:tcPr>
            <w:tcW w:w="5164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rPr>
                <w:lang w:val="ru-RU"/>
              </w:rPr>
            </w:pPr>
            <w:r w:rsidRPr="004510CB">
              <w:rPr>
                <w:lang w:val="ru-RU"/>
              </w:rPr>
              <w:t>Получение</w:t>
            </w:r>
            <w:r w:rsidRPr="004510CB">
              <w:rPr>
                <w:snapToGrid w:val="0"/>
                <w:lang w:val="ru-RU"/>
              </w:rPr>
              <w:t xml:space="preserve"> кредитов</w:t>
            </w:r>
            <w:r w:rsidRPr="004510CB">
              <w:rPr>
                <w:lang w:val="ru-RU"/>
              </w:rPr>
              <w:t xml:space="preserve"> от других бюджетов бюджетной систем</w:t>
            </w:r>
            <w:r>
              <w:rPr>
                <w:lang w:val="ru-RU"/>
              </w:rPr>
              <w:t>ы Российской Федерации бюджетом поселений</w:t>
            </w:r>
            <w:r w:rsidRPr="004510CB">
              <w:rPr>
                <w:lang w:val="ru-RU"/>
              </w:rPr>
              <w:t xml:space="preserve"> в валюте Российской Федерации</w:t>
            </w:r>
          </w:p>
        </w:tc>
        <w:tc>
          <w:tcPr>
            <w:tcW w:w="1496" w:type="dxa"/>
            <w:vAlign w:val="center"/>
          </w:tcPr>
          <w:p w:rsidR="00B9736B" w:rsidRPr="004510CB" w:rsidRDefault="00B9736B" w:rsidP="00C254DF">
            <w:pPr>
              <w:jc w:val="center"/>
              <w:rPr>
                <w:lang w:val="ru-RU"/>
              </w:rPr>
            </w:pPr>
          </w:p>
        </w:tc>
      </w:tr>
      <w:tr w:rsidR="00B9736B" w:rsidRPr="004510CB">
        <w:tc>
          <w:tcPr>
            <w:tcW w:w="3420" w:type="dxa"/>
            <w:tcBorders>
              <w:right w:val="nil"/>
            </w:tcBorders>
            <w:vAlign w:val="center"/>
          </w:tcPr>
          <w:p w:rsidR="00B9736B" w:rsidRPr="00FC7718" w:rsidRDefault="00B9736B" w:rsidP="00C254DF">
            <w:pPr>
              <w:jc w:val="center"/>
              <w:rPr>
                <w:lang w:val="ru-RU"/>
              </w:rPr>
            </w:pPr>
            <w:r w:rsidRPr="004510CB">
              <w:t>01 0</w:t>
            </w:r>
            <w:r w:rsidRPr="004510CB">
              <w:rPr>
                <w:lang w:val="ru-RU"/>
              </w:rPr>
              <w:t>3</w:t>
            </w:r>
            <w:r>
              <w:t xml:space="preserve"> 00 00 </w:t>
            </w:r>
            <w:r>
              <w:rPr>
                <w:lang w:val="ru-RU"/>
              </w:rPr>
              <w:t>00</w:t>
            </w:r>
            <w:r>
              <w:t xml:space="preserve"> 0000 </w:t>
            </w:r>
            <w:r>
              <w:rPr>
                <w:lang w:val="ru-RU"/>
              </w:rPr>
              <w:t>800</w:t>
            </w:r>
          </w:p>
          <w:p w:rsidR="00B9736B" w:rsidRPr="004510CB" w:rsidRDefault="00B9736B" w:rsidP="00C254DF">
            <w:pPr>
              <w:jc w:val="center"/>
            </w:pPr>
          </w:p>
        </w:tc>
        <w:tc>
          <w:tcPr>
            <w:tcW w:w="5164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rPr>
                <w:lang w:val="ru-RU"/>
              </w:rPr>
            </w:pPr>
            <w:r>
              <w:rPr>
                <w:lang w:val="ru-RU"/>
              </w:rPr>
              <w:t>Погашение</w:t>
            </w:r>
            <w:r w:rsidRPr="004510CB">
              <w:rPr>
                <w:snapToGrid w:val="0"/>
                <w:lang w:val="ru-RU"/>
              </w:rPr>
              <w:t xml:space="preserve"> кредитов</w:t>
            </w:r>
            <w:r w:rsidRPr="004510CB">
              <w:rPr>
                <w:lang w:val="ru-RU"/>
              </w:rPr>
              <w:t xml:space="preserve"> от других бюджетов бюджетной систем</w:t>
            </w:r>
            <w:r>
              <w:rPr>
                <w:lang w:val="ru-RU"/>
              </w:rPr>
              <w:t>ы Российской Федерации</w:t>
            </w:r>
            <w:r w:rsidRPr="004510CB">
              <w:rPr>
                <w:lang w:val="ru-RU"/>
              </w:rPr>
              <w:t xml:space="preserve"> в валюте Российской Федерации</w:t>
            </w:r>
          </w:p>
        </w:tc>
        <w:tc>
          <w:tcPr>
            <w:tcW w:w="1496" w:type="dxa"/>
            <w:vAlign w:val="center"/>
          </w:tcPr>
          <w:p w:rsidR="00B9736B" w:rsidRDefault="00B9736B" w:rsidP="00C254D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501000,0</w:t>
            </w:r>
          </w:p>
        </w:tc>
      </w:tr>
      <w:tr w:rsidR="00B9736B" w:rsidRPr="004510CB">
        <w:tc>
          <w:tcPr>
            <w:tcW w:w="3420" w:type="dxa"/>
            <w:tcBorders>
              <w:right w:val="nil"/>
            </w:tcBorders>
            <w:vAlign w:val="center"/>
          </w:tcPr>
          <w:p w:rsidR="00B9736B" w:rsidRPr="00FC7718" w:rsidRDefault="00B9736B" w:rsidP="00C254DF">
            <w:pPr>
              <w:jc w:val="center"/>
              <w:rPr>
                <w:lang w:val="ru-RU"/>
              </w:rPr>
            </w:pPr>
            <w:r w:rsidRPr="004510CB">
              <w:t>01 0</w:t>
            </w:r>
            <w:r w:rsidRPr="004510CB">
              <w:rPr>
                <w:lang w:val="ru-RU"/>
              </w:rPr>
              <w:t>3</w:t>
            </w:r>
            <w:r>
              <w:t xml:space="preserve"> 00 00 </w:t>
            </w:r>
            <w:r>
              <w:rPr>
                <w:lang w:val="ru-RU"/>
              </w:rPr>
              <w:t>10</w:t>
            </w:r>
            <w:r>
              <w:t xml:space="preserve"> 0000 </w:t>
            </w:r>
            <w:r>
              <w:rPr>
                <w:lang w:val="ru-RU"/>
              </w:rPr>
              <w:t>810</w:t>
            </w:r>
          </w:p>
          <w:p w:rsidR="00B9736B" w:rsidRPr="004510CB" w:rsidRDefault="00B9736B" w:rsidP="00C254DF">
            <w:pPr>
              <w:jc w:val="center"/>
            </w:pPr>
          </w:p>
        </w:tc>
        <w:tc>
          <w:tcPr>
            <w:tcW w:w="5164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rPr>
                <w:lang w:val="ru-RU"/>
              </w:rPr>
            </w:pPr>
            <w:r>
              <w:rPr>
                <w:lang w:val="ru-RU"/>
              </w:rPr>
              <w:t>Погашение</w:t>
            </w:r>
            <w:r w:rsidRPr="004510CB">
              <w:rPr>
                <w:snapToGrid w:val="0"/>
                <w:lang w:val="ru-RU"/>
              </w:rPr>
              <w:t xml:space="preserve"> кредитов</w:t>
            </w:r>
            <w:r w:rsidRPr="004510CB">
              <w:rPr>
                <w:lang w:val="ru-RU"/>
              </w:rPr>
              <w:t xml:space="preserve"> от других бюджетов бюджетной систем</w:t>
            </w:r>
            <w:r>
              <w:rPr>
                <w:lang w:val="ru-RU"/>
              </w:rPr>
              <w:t>ы Российской Федерации бюджетом поселений</w:t>
            </w:r>
            <w:r w:rsidRPr="004510CB">
              <w:rPr>
                <w:lang w:val="ru-RU"/>
              </w:rPr>
              <w:t xml:space="preserve"> в валюте Российской Федерации</w:t>
            </w:r>
          </w:p>
        </w:tc>
        <w:tc>
          <w:tcPr>
            <w:tcW w:w="1496" w:type="dxa"/>
            <w:vAlign w:val="center"/>
          </w:tcPr>
          <w:p w:rsidR="00B9736B" w:rsidRPr="004510CB" w:rsidRDefault="00B9736B" w:rsidP="00C254D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501000,0</w:t>
            </w:r>
          </w:p>
        </w:tc>
      </w:tr>
      <w:tr w:rsidR="00B9736B" w:rsidRPr="004510CB">
        <w:tc>
          <w:tcPr>
            <w:tcW w:w="3420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jc w:val="center"/>
              <w:rPr>
                <w:rFonts w:ascii="Arial" w:hAnsi="Arial" w:cs="Arial"/>
                <w:lang w:val="ru-RU"/>
              </w:rPr>
            </w:pPr>
            <w:r w:rsidRPr="004510CB">
              <w:rPr>
                <w:b/>
                <w:bCs/>
              </w:rPr>
              <w:t>01 05</w:t>
            </w:r>
            <w:r w:rsidRPr="004510CB">
              <w:rPr>
                <w:b/>
                <w:bCs/>
                <w:lang w:val="ru-RU"/>
              </w:rPr>
              <w:t xml:space="preserve"> </w:t>
            </w:r>
            <w:r w:rsidRPr="004510CB">
              <w:rPr>
                <w:b/>
                <w:bCs/>
              </w:rPr>
              <w:t xml:space="preserve"> 00 </w:t>
            </w:r>
            <w:r w:rsidRPr="004510CB">
              <w:rPr>
                <w:b/>
                <w:bCs/>
                <w:lang w:val="ru-RU"/>
              </w:rPr>
              <w:t xml:space="preserve"> </w:t>
            </w:r>
            <w:r w:rsidRPr="004510CB">
              <w:rPr>
                <w:b/>
                <w:bCs/>
              </w:rPr>
              <w:t xml:space="preserve">00 </w:t>
            </w:r>
            <w:r w:rsidRPr="004510CB">
              <w:rPr>
                <w:b/>
                <w:bCs/>
                <w:lang w:val="ru-RU"/>
              </w:rPr>
              <w:t xml:space="preserve"> </w:t>
            </w:r>
            <w:r w:rsidRPr="004510CB">
              <w:rPr>
                <w:b/>
                <w:bCs/>
              </w:rPr>
              <w:t xml:space="preserve">00 </w:t>
            </w:r>
            <w:r w:rsidRPr="004510CB">
              <w:rPr>
                <w:b/>
                <w:bCs/>
                <w:lang w:val="ru-RU"/>
              </w:rPr>
              <w:t xml:space="preserve"> </w:t>
            </w:r>
            <w:r w:rsidRPr="004510CB">
              <w:rPr>
                <w:b/>
                <w:bCs/>
              </w:rPr>
              <w:t xml:space="preserve">0000 </w:t>
            </w:r>
            <w:r w:rsidRPr="004510CB">
              <w:rPr>
                <w:b/>
                <w:bCs/>
                <w:lang w:val="ru-RU"/>
              </w:rPr>
              <w:t xml:space="preserve"> </w:t>
            </w:r>
            <w:r w:rsidRPr="004510CB">
              <w:rPr>
                <w:b/>
                <w:bCs/>
              </w:rPr>
              <w:t>000</w:t>
            </w:r>
          </w:p>
        </w:tc>
        <w:tc>
          <w:tcPr>
            <w:tcW w:w="5164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rPr>
                <w:lang w:val="ru-RU"/>
              </w:rPr>
            </w:pPr>
            <w:r w:rsidRPr="004510CB">
              <w:rPr>
                <w:b/>
                <w:bCs/>
                <w:lang w:val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96" w:type="dxa"/>
            <w:vAlign w:val="center"/>
          </w:tcPr>
          <w:p w:rsidR="00B9736B" w:rsidRPr="004510CB" w:rsidRDefault="00B9736B" w:rsidP="00C254D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27900,0</w:t>
            </w:r>
          </w:p>
        </w:tc>
      </w:tr>
      <w:tr w:rsidR="00B9736B" w:rsidRPr="004510CB">
        <w:tc>
          <w:tcPr>
            <w:tcW w:w="3420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4510CB">
              <w:rPr>
                <w:b/>
                <w:bCs/>
              </w:rPr>
              <w:t>01 05</w:t>
            </w:r>
            <w:r w:rsidRPr="004510CB">
              <w:rPr>
                <w:b/>
                <w:bCs/>
                <w:lang w:val="ru-RU"/>
              </w:rPr>
              <w:t xml:space="preserve"> </w:t>
            </w:r>
            <w:r w:rsidRPr="004510CB">
              <w:rPr>
                <w:b/>
                <w:bCs/>
              </w:rPr>
              <w:t xml:space="preserve"> 00 </w:t>
            </w:r>
            <w:r w:rsidRPr="004510CB">
              <w:rPr>
                <w:b/>
                <w:bCs/>
                <w:lang w:val="ru-RU"/>
              </w:rPr>
              <w:t xml:space="preserve"> </w:t>
            </w:r>
            <w:r w:rsidRPr="004510CB">
              <w:rPr>
                <w:b/>
                <w:bCs/>
              </w:rPr>
              <w:t xml:space="preserve">00 </w:t>
            </w:r>
            <w:r w:rsidRPr="004510CB">
              <w:rPr>
                <w:b/>
                <w:bCs/>
                <w:lang w:val="ru-RU"/>
              </w:rPr>
              <w:t xml:space="preserve"> </w:t>
            </w:r>
            <w:r w:rsidRPr="004510CB">
              <w:rPr>
                <w:b/>
                <w:bCs/>
              </w:rPr>
              <w:t xml:space="preserve">00 </w:t>
            </w:r>
            <w:r w:rsidRPr="004510CB">
              <w:rPr>
                <w:b/>
                <w:bCs/>
                <w:lang w:val="ru-RU"/>
              </w:rPr>
              <w:t xml:space="preserve"> </w:t>
            </w:r>
            <w:r w:rsidRPr="004510CB">
              <w:rPr>
                <w:b/>
                <w:bCs/>
              </w:rPr>
              <w:t xml:space="preserve">0000 </w:t>
            </w:r>
            <w:r w:rsidRPr="004510CB">
              <w:rPr>
                <w:b/>
                <w:bCs/>
                <w:lang w:val="ru-RU"/>
              </w:rPr>
              <w:t xml:space="preserve"> 5</w:t>
            </w:r>
            <w:r w:rsidRPr="004510CB">
              <w:rPr>
                <w:b/>
                <w:bCs/>
              </w:rPr>
              <w:t>00</w:t>
            </w:r>
          </w:p>
        </w:tc>
        <w:tc>
          <w:tcPr>
            <w:tcW w:w="5164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rPr>
                <w:b/>
                <w:bCs/>
                <w:lang w:val="ru-RU"/>
              </w:rPr>
            </w:pPr>
            <w:r w:rsidRPr="004510CB">
              <w:rPr>
                <w:b/>
                <w:bCs/>
                <w:snapToGrid w:val="0"/>
              </w:rPr>
              <w:t>Увеличение остатков средств бюджетов</w:t>
            </w:r>
          </w:p>
        </w:tc>
        <w:tc>
          <w:tcPr>
            <w:tcW w:w="1496" w:type="dxa"/>
            <w:vAlign w:val="center"/>
          </w:tcPr>
          <w:p w:rsidR="00B9736B" w:rsidRPr="004D770E" w:rsidRDefault="00B9736B" w:rsidP="00C254DF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-8082075,0</w:t>
            </w:r>
          </w:p>
        </w:tc>
      </w:tr>
      <w:tr w:rsidR="00B9736B" w:rsidRPr="004510CB">
        <w:tc>
          <w:tcPr>
            <w:tcW w:w="3420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jc w:val="center"/>
              <w:rPr>
                <w:lang w:val="ru-RU"/>
              </w:rPr>
            </w:pPr>
            <w:r w:rsidRPr="004510CB">
              <w:t xml:space="preserve">01 05 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02 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00 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00 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0000 </w:t>
            </w:r>
            <w:r w:rsidRPr="004510CB">
              <w:rPr>
                <w:lang w:val="ru-RU"/>
              </w:rPr>
              <w:t xml:space="preserve"> </w:t>
            </w:r>
            <w:r w:rsidRPr="004510CB">
              <w:t>500</w:t>
            </w:r>
          </w:p>
        </w:tc>
        <w:tc>
          <w:tcPr>
            <w:tcW w:w="5164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rPr>
                <w:spacing w:val="-4"/>
                <w:lang w:val="ru-RU"/>
              </w:rPr>
            </w:pPr>
            <w:r w:rsidRPr="004510CB">
              <w:rPr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496" w:type="dxa"/>
            <w:vAlign w:val="center"/>
          </w:tcPr>
          <w:p w:rsidR="00B9736B" w:rsidRPr="004D770E" w:rsidRDefault="00B9736B" w:rsidP="00C254DF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-8082075,0</w:t>
            </w:r>
          </w:p>
        </w:tc>
      </w:tr>
      <w:tr w:rsidR="00B9736B" w:rsidRPr="00937004">
        <w:tc>
          <w:tcPr>
            <w:tcW w:w="3420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jc w:val="center"/>
              <w:rPr>
                <w:lang w:val="ru-RU"/>
              </w:rPr>
            </w:pPr>
            <w:r w:rsidRPr="004510CB">
              <w:t xml:space="preserve">01 05 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02 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01 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00 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0000 </w:t>
            </w:r>
            <w:r w:rsidRPr="004510CB">
              <w:rPr>
                <w:lang w:val="ru-RU"/>
              </w:rPr>
              <w:t xml:space="preserve"> </w:t>
            </w:r>
            <w:r w:rsidRPr="004510CB">
              <w:t>510</w:t>
            </w:r>
          </w:p>
        </w:tc>
        <w:tc>
          <w:tcPr>
            <w:tcW w:w="5164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rPr>
                <w:color w:val="0000FF"/>
                <w:lang w:val="ru-RU"/>
              </w:rPr>
            </w:pPr>
            <w:r w:rsidRPr="004510CB">
              <w:rPr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496" w:type="dxa"/>
          </w:tcPr>
          <w:p w:rsidR="00B9736B" w:rsidRPr="009F327D" w:rsidRDefault="00B9736B" w:rsidP="00C254DF">
            <w:pPr>
              <w:rPr>
                <w:b/>
                <w:bCs/>
                <w:lang w:val="ru-RU"/>
              </w:rPr>
            </w:pPr>
          </w:p>
        </w:tc>
      </w:tr>
      <w:tr w:rsidR="00B9736B" w:rsidRPr="004510CB">
        <w:tc>
          <w:tcPr>
            <w:tcW w:w="3420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jc w:val="center"/>
              <w:rPr>
                <w:lang w:val="ru-RU"/>
              </w:rPr>
            </w:pPr>
            <w:r w:rsidRPr="004510CB">
              <w:t>01 05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 02 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01 </w:t>
            </w:r>
            <w:r w:rsidRPr="004510CB">
              <w:rPr>
                <w:lang w:val="ru-RU"/>
              </w:rPr>
              <w:t xml:space="preserve"> </w:t>
            </w:r>
            <w:r>
              <w:rPr>
                <w:lang w:val="ru-RU"/>
              </w:rPr>
              <w:t>10</w:t>
            </w:r>
            <w:r w:rsidRPr="004510CB">
              <w:t xml:space="preserve"> 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0000 </w:t>
            </w:r>
            <w:r w:rsidRPr="004510CB">
              <w:rPr>
                <w:lang w:val="ru-RU"/>
              </w:rPr>
              <w:t xml:space="preserve"> </w:t>
            </w:r>
            <w:r w:rsidRPr="004510CB">
              <w:t>510</w:t>
            </w:r>
          </w:p>
        </w:tc>
        <w:tc>
          <w:tcPr>
            <w:tcW w:w="5164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pStyle w:val="Heading7"/>
              <w:rPr>
                <w:b/>
                <w:bCs/>
                <w:lang w:val="ru-RU"/>
              </w:rPr>
            </w:pPr>
            <w:r w:rsidRPr="004510CB">
              <w:rPr>
                <w:lang w:val="ru-RU"/>
              </w:rPr>
              <w:t xml:space="preserve">Увеличение прочих остатков денежных средств бюджета </w:t>
            </w:r>
            <w:r>
              <w:rPr>
                <w:lang w:val="ru-RU"/>
              </w:rPr>
              <w:t>поселений</w:t>
            </w:r>
          </w:p>
        </w:tc>
        <w:tc>
          <w:tcPr>
            <w:tcW w:w="1496" w:type="dxa"/>
            <w:vAlign w:val="center"/>
          </w:tcPr>
          <w:p w:rsidR="00B9736B" w:rsidRPr="004D770E" w:rsidRDefault="00B9736B" w:rsidP="00C254DF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-8082075,0</w:t>
            </w:r>
          </w:p>
        </w:tc>
      </w:tr>
      <w:tr w:rsidR="00B9736B" w:rsidRPr="004510CB">
        <w:tc>
          <w:tcPr>
            <w:tcW w:w="3420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4510CB">
              <w:rPr>
                <w:b/>
                <w:bCs/>
              </w:rPr>
              <w:t>01 05</w:t>
            </w:r>
            <w:r w:rsidRPr="004510CB">
              <w:rPr>
                <w:b/>
                <w:bCs/>
                <w:lang w:val="ru-RU"/>
              </w:rPr>
              <w:t xml:space="preserve"> </w:t>
            </w:r>
            <w:r w:rsidRPr="004510CB">
              <w:rPr>
                <w:b/>
                <w:bCs/>
              </w:rPr>
              <w:t xml:space="preserve"> 00 </w:t>
            </w:r>
            <w:r w:rsidRPr="004510CB">
              <w:rPr>
                <w:b/>
                <w:bCs/>
                <w:lang w:val="ru-RU"/>
              </w:rPr>
              <w:t xml:space="preserve"> </w:t>
            </w:r>
            <w:r w:rsidRPr="004510CB">
              <w:rPr>
                <w:b/>
                <w:bCs/>
              </w:rPr>
              <w:t xml:space="preserve">00 </w:t>
            </w:r>
            <w:r w:rsidRPr="004510CB">
              <w:rPr>
                <w:b/>
                <w:bCs/>
                <w:lang w:val="ru-RU"/>
              </w:rPr>
              <w:t xml:space="preserve"> </w:t>
            </w:r>
            <w:r w:rsidRPr="004510CB">
              <w:rPr>
                <w:b/>
                <w:bCs/>
              </w:rPr>
              <w:t xml:space="preserve">00 </w:t>
            </w:r>
            <w:r w:rsidRPr="004510CB">
              <w:rPr>
                <w:b/>
                <w:bCs/>
                <w:lang w:val="ru-RU"/>
              </w:rPr>
              <w:t xml:space="preserve"> </w:t>
            </w:r>
            <w:r w:rsidRPr="004510CB">
              <w:rPr>
                <w:b/>
                <w:bCs/>
              </w:rPr>
              <w:t xml:space="preserve">0000 </w:t>
            </w:r>
            <w:r w:rsidRPr="004510CB">
              <w:rPr>
                <w:b/>
                <w:bCs/>
                <w:lang w:val="ru-RU"/>
              </w:rPr>
              <w:t xml:space="preserve"> 6</w:t>
            </w:r>
            <w:r w:rsidRPr="004510CB">
              <w:rPr>
                <w:b/>
                <w:bCs/>
              </w:rPr>
              <w:t>00</w:t>
            </w:r>
          </w:p>
        </w:tc>
        <w:tc>
          <w:tcPr>
            <w:tcW w:w="5164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rPr>
                <w:b/>
                <w:bCs/>
                <w:lang w:val="ru-RU"/>
              </w:rPr>
            </w:pPr>
            <w:r w:rsidRPr="004510CB">
              <w:rPr>
                <w:b/>
                <w:bCs/>
                <w:snapToGrid w:val="0"/>
              </w:rPr>
              <w:t>У</w:t>
            </w:r>
            <w:r>
              <w:rPr>
                <w:b/>
                <w:bCs/>
                <w:snapToGrid w:val="0"/>
                <w:lang w:val="ru-RU"/>
              </w:rPr>
              <w:t>мень</w:t>
            </w:r>
            <w:r w:rsidRPr="004510CB">
              <w:rPr>
                <w:b/>
                <w:bCs/>
                <w:snapToGrid w:val="0"/>
                <w:lang w:val="ru-RU"/>
              </w:rPr>
              <w:t>шение</w:t>
            </w:r>
            <w:r w:rsidRPr="004510CB">
              <w:rPr>
                <w:b/>
                <w:bCs/>
                <w:snapToGrid w:val="0"/>
              </w:rPr>
              <w:t xml:space="preserve"> остатков средств бюджетов</w:t>
            </w:r>
          </w:p>
        </w:tc>
        <w:tc>
          <w:tcPr>
            <w:tcW w:w="1496" w:type="dxa"/>
            <w:vAlign w:val="center"/>
          </w:tcPr>
          <w:p w:rsidR="00B9736B" w:rsidRPr="004D770E" w:rsidRDefault="00B9736B" w:rsidP="00C254DF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8555175,0</w:t>
            </w:r>
          </w:p>
        </w:tc>
      </w:tr>
      <w:tr w:rsidR="00B9736B" w:rsidRPr="004510CB">
        <w:tc>
          <w:tcPr>
            <w:tcW w:w="3420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jc w:val="center"/>
              <w:rPr>
                <w:lang w:val="ru-RU"/>
              </w:rPr>
            </w:pPr>
            <w:r w:rsidRPr="004510CB">
              <w:t xml:space="preserve">01 05 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02 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00 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00 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0000 </w:t>
            </w:r>
            <w:r w:rsidRPr="004510CB">
              <w:rPr>
                <w:lang w:val="ru-RU"/>
              </w:rPr>
              <w:t xml:space="preserve"> 6</w:t>
            </w:r>
            <w:r w:rsidRPr="004510CB">
              <w:t>00</w:t>
            </w:r>
          </w:p>
        </w:tc>
        <w:tc>
          <w:tcPr>
            <w:tcW w:w="5164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rPr>
                <w:spacing w:val="-4"/>
                <w:lang w:val="ru-RU"/>
              </w:rPr>
            </w:pPr>
            <w:r w:rsidRPr="004510CB">
              <w:rPr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496" w:type="dxa"/>
          </w:tcPr>
          <w:p w:rsidR="00B9736B" w:rsidRDefault="00B9736B" w:rsidP="00C254DF">
            <w:r>
              <w:rPr>
                <w:b/>
                <w:bCs/>
                <w:lang w:val="ru-RU"/>
              </w:rPr>
              <w:t>8555175,0</w:t>
            </w:r>
          </w:p>
        </w:tc>
      </w:tr>
      <w:tr w:rsidR="00B9736B" w:rsidRPr="004510CB">
        <w:tc>
          <w:tcPr>
            <w:tcW w:w="3420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jc w:val="center"/>
              <w:rPr>
                <w:lang w:val="ru-RU"/>
              </w:rPr>
            </w:pPr>
            <w:r w:rsidRPr="004510CB">
              <w:t xml:space="preserve">01 05 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02 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01 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00 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0000 </w:t>
            </w:r>
            <w:r w:rsidRPr="004510CB">
              <w:rPr>
                <w:lang w:val="ru-RU"/>
              </w:rPr>
              <w:t xml:space="preserve"> 6</w:t>
            </w:r>
            <w:r w:rsidRPr="004510CB">
              <w:t>10</w:t>
            </w:r>
          </w:p>
        </w:tc>
        <w:tc>
          <w:tcPr>
            <w:tcW w:w="5164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rPr>
                <w:color w:val="0000FF"/>
                <w:lang w:val="ru-RU"/>
              </w:rPr>
            </w:pPr>
            <w:r w:rsidRPr="004510CB">
              <w:rPr>
                <w:lang w:val="ru-RU"/>
              </w:rPr>
              <w:t>Уменьшение прочих остатков денежных средств бюджетов</w:t>
            </w:r>
          </w:p>
        </w:tc>
        <w:tc>
          <w:tcPr>
            <w:tcW w:w="1496" w:type="dxa"/>
          </w:tcPr>
          <w:p w:rsidR="00B9736B" w:rsidRDefault="00B9736B" w:rsidP="00286FB6">
            <w:r>
              <w:rPr>
                <w:b/>
                <w:bCs/>
                <w:lang w:val="ru-RU"/>
              </w:rPr>
              <w:t>8555175,0</w:t>
            </w:r>
          </w:p>
        </w:tc>
      </w:tr>
      <w:tr w:rsidR="00B9736B" w:rsidRPr="004510CB">
        <w:trPr>
          <w:trHeight w:val="614"/>
        </w:trPr>
        <w:tc>
          <w:tcPr>
            <w:tcW w:w="3420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jc w:val="center"/>
              <w:rPr>
                <w:lang w:val="ru-RU"/>
              </w:rPr>
            </w:pPr>
            <w:r w:rsidRPr="004510CB">
              <w:t>01 05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 02 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01 </w:t>
            </w:r>
            <w:r w:rsidRPr="004510CB">
              <w:rPr>
                <w:lang w:val="ru-RU"/>
              </w:rPr>
              <w:t xml:space="preserve"> </w:t>
            </w:r>
            <w:r>
              <w:rPr>
                <w:lang w:val="ru-RU"/>
              </w:rPr>
              <w:t>10</w:t>
            </w:r>
            <w:r w:rsidRPr="004510CB">
              <w:t xml:space="preserve"> </w:t>
            </w:r>
            <w:r w:rsidRPr="004510CB">
              <w:rPr>
                <w:lang w:val="ru-RU"/>
              </w:rPr>
              <w:t xml:space="preserve"> </w:t>
            </w:r>
            <w:r w:rsidRPr="004510CB">
              <w:t xml:space="preserve">0000 </w:t>
            </w:r>
            <w:r w:rsidRPr="004510CB">
              <w:rPr>
                <w:lang w:val="ru-RU"/>
              </w:rPr>
              <w:t xml:space="preserve"> 6</w:t>
            </w:r>
            <w:r w:rsidRPr="004510CB">
              <w:t>10</w:t>
            </w:r>
          </w:p>
        </w:tc>
        <w:tc>
          <w:tcPr>
            <w:tcW w:w="5164" w:type="dxa"/>
            <w:tcBorders>
              <w:right w:val="nil"/>
            </w:tcBorders>
            <w:vAlign w:val="center"/>
          </w:tcPr>
          <w:p w:rsidR="00B9736B" w:rsidRPr="004510CB" w:rsidRDefault="00B9736B" w:rsidP="00C254DF">
            <w:pPr>
              <w:pStyle w:val="Heading7"/>
              <w:rPr>
                <w:b/>
                <w:bCs/>
                <w:lang w:val="ru-RU"/>
              </w:rPr>
            </w:pPr>
            <w:r w:rsidRPr="004510CB">
              <w:rPr>
                <w:lang w:val="ru-RU"/>
              </w:rPr>
              <w:t>Уменьшение прочих остатков денежных средств бю</w:t>
            </w:r>
            <w:r>
              <w:rPr>
                <w:lang w:val="ru-RU"/>
              </w:rPr>
              <w:t>джета поселений</w:t>
            </w:r>
          </w:p>
        </w:tc>
        <w:tc>
          <w:tcPr>
            <w:tcW w:w="1496" w:type="dxa"/>
          </w:tcPr>
          <w:p w:rsidR="00B9736B" w:rsidRDefault="00B9736B" w:rsidP="00C254DF">
            <w:r>
              <w:rPr>
                <w:b/>
                <w:bCs/>
                <w:lang w:val="ru-RU"/>
              </w:rPr>
              <w:t>8555175,0</w:t>
            </w:r>
          </w:p>
        </w:tc>
      </w:tr>
    </w:tbl>
    <w:p w:rsidR="00B9736B" w:rsidRDefault="00B9736B"/>
    <w:sectPr w:rsidR="00B9736B" w:rsidSect="00141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327D"/>
    <w:rsid w:val="00001798"/>
    <w:rsid w:val="00003229"/>
    <w:rsid w:val="0000387C"/>
    <w:rsid w:val="00003EFE"/>
    <w:rsid w:val="000041D1"/>
    <w:rsid w:val="00005A9A"/>
    <w:rsid w:val="00005DF0"/>
    <w:rsid w:val="000063DC"/>
    <w:rsid w:val="000104EE"/>
    <w:rsid w:val="00011A2E"/>
    <w:rsid w:val="00012CBE"/>
    <w:rsid w:val="000162EB"/>
    <w:rsid w:val="0001650E"/>
    <w:rsid w:val="0001721B"/>
    <w:rsid w:val="00022177"/>
    <w:rsid w:val="00022352"/>
    <w:rsid w:val="000245CC"/>
    <w:rsid w:val="00024ED0"/>
    <w:rsid w:val="000305DE"/>
    <w:rsid w:val="00032195"/>
    <w:rsid w:val="00034984"/>
    <w:rsid w:val="0004171C"/>
    <w:rsid w:val="0004229C"/>
    <w:rsid w:val="0004421A"/>
    <w:rsid w:val="00045F90"/>
    <w:rsid w:val="0004739A"/>
    <w:rsid w:val="000476D8"/>
    <w:rsid w:val="00052189"/>
    <w:rsid w:val="000525B1"/>
    <w:rsid w:val="000531B6"/>
    <w:rsid w:val="00053F4C"/>
    <w:rsid w:val="00055D76"/>
    <w:rsid w:val="00055E10"/>
    <w:rsid w:val="00056652"/>
    <w:rsid w:val="0006138E"/>
    <w:rsid w:val="00064FAA"/>
    <w:rsid w:val="00066CD6"/>
    <w:rsid w:val="000672AC"/>
    <w:rsid w:val="0007017B"/>
    <w:rsid w:val="00070D5D"/>
    <w:rsid w:val="000740AC"/>
    <w:rsid w:val="00074820"/>
    <w:rsid w:val="00074DA2"/>
    <w:rsid w:val="000864C0"/>
    <w:rsid w:val="000878A0"/>
    <w:rsid w:val="00091667"/>
    <w:rsid w:val="00094947"/>
    <w:rsid w:val="0009648F"/>
    <w:rsid w:val="0009678E"/>
    <w:rsid w:val="000974BE"/>
    <w:rsid w:val="000A29D1"/>
    <w:rsid w:val="000A3309"/>
    <w:rsid w:val="000A4149"/>
    <w:rsid w:val="000A4EAA"/>
    <w:rsid w:val="000A7F59"/>
    <w:rsid w:val="000B0A8E"/>
    <w:rsid w:val="000B31AF"/>
    <w:rsid w:val="000B3A0F"/>
    <w:rsid w:val="000B558C"/>
    <w:rsid w:val="000B699E"/>
    <w:rsid w:val="000B6C39"/>
    <w:rsid w:val="000B7BEA"/>
    <w:rsid w:val="000C12D6"/>
    <w:rsid w:val="000C1555"/>
    <w:rsid w:val="000C4F52"/>
    <w:rsid w:val="000C6577"/>
    <w:rsid w:val="000C6BC8"/>
    <w:rsid w:val="000D0B21"/>
    <w:rsid w:val="000D1A78"/>
    <w:rsid w:val="000D20E4"/>
    <w:rsid w:val="000D2C43"/>
    <w:rsid w:val="000D2C89"/>
    <w:rsid w:val="000D2D31"/>
    <w:rsid w:val="000D4C4A"/>
    <w:rsid w:val="000D55CB"/>
    <w:rsid w:val="000D63E1"/>
    <w:rsid w:val="000D6E54"/>
    <w:rsid w:val="000E0611"/>
    <w:rsid w:val="000E067D"/>
    <w:rsid w:val="000E1BB5"/>
    <w:rsid w:val="000E35D0"/>
    <w:rsid w:val="000E41CF"/>
    <w:rsid w:val="000E468D"/>
    <w:rsid w:val="000E54DB"/>
    <w:rsid w:val="000F018E"/>
    <w:rsid w:val="000F0B95"/>
    <w:rsid w:val="000F39AD"/>
    <w:rsid w:val="000F4D38"/>
    <w:rsid w:val="000F50DF"/>
    <w:rsid w:val="000F5351"/>
    <w:rsid w:val="000F60E8"/>
    <w:rsid w:val="0010033F"/>
    <w:rsid w:val="001025DD"/>
    <w:rsid w:val="00103DF3"/>
    <w:rsid w:val="00103EA7"/>
    <w:rsid w:val="00106C17"/>
    <w:rsid w:val="0010774B"/>
    <w:rsid w:val="0011284F"/>
    <w:rsid w:val="00120479"/>
    <w:rsid w:val="00121140"/>
    <w:rsid w:val="00123731"/>
    <w:rsid w:val="00123BCE"/>
    <w:rsid w:val="00124D12"/>
    <w:rsid w:val="00125621"/>
    <w:rsid w:val="0012633A"/>
    <w:rsid w:val="001328DA"/>
    <w:rsid w:val="00133214"/>
    <w:rsid w:val="00135E36"/>
    <w:rsid w:val="001364E9"/>
    <w:rsid w:val="001401DF"/>
    <w:rsid w:val="0014160C"/>
    <w:rsid w:val="00144890"/>
    <w:rsid w:val="00146A1D"/>
    <w:rsid w:val="00151A9C"/>
    <w:rsid w:val="00152A36"/>
    <w:rsid w:val="00153BCE"/>
    <w:rsid w:val="00161D00"/>
    <w:rsid w:val="00164DB0"/>
    <w:rsid w:val="00166441"/>
    <w:rsid w:val="001673A0"/>
    <w:rsid w:val="00170343"/>
    <w:rsid w:val="00171299"/>
    <w:rsid w:val="00172F38"/>
    <w:rsid w:val="001739CF"/>
    <w:rsid w:val="00174D9C"/>
    <w:rsid w:val="0017529D"/>
    <w:rsid w:val="00180677"/>
    <w:rsid w:val="001813F7"/>
    <w:rsid w:val="00191B06"/>
    <w:rsid w:val="0019254C"/>
    <w:rsid w:val="00193356"/>
    <w:rsid w:val="001967C1"/>
    <w:rsid w:val="00196E15"/>
    <w:rsid w:val="0019738B"/>
    <w:rsid w:val="00197684"/>
    <w:rsid w:val="001A109C"/>
    <w:rsid w:val="001A25F8"/>
    <w:rsid w:val="001A70A8"/>
    <w:rsid w:val="001A7EE1"/>
    <w:rsid w:val="001B07D4"/>
    <w:rsid w:val="001B0F68"/>
    <w:rsid w:val="001B1F19"/>
    <w:rsid w:val="001B3E8A"/>
    <w:rsid w:val="001B4C20"/>
    <w:rsid w:val="001B50A3"/>
    <w:rsid w:val="001B71AE"/>
    <w:rsid w:val="001C2085"/>
    <w:rsid w:val="001C2E88"/>
    <w:rsid w:val="001C4506"/>
    <w:rsid w:val="001C582C"/>
    <w:rsid w:val="001C62DF"/>
    <w:rsid w:val="001C6656"/>
    <w:rsid w:val="001C6F2D"/>
    <w:rsid w:val="001C76E9"/>
    <w:rsid w:val="001C7838"/>
    <w:rsid w:val="001D3A93"/>
    <w:rsid w:val="001D3E1A"/>
    <w:rsid w:val="001D4BD3"/>
    <w:rsid w:val="001D4C55"/>
    <w:rsid w:val="001D5E3B"/>
    <w:rsid w:val="001D6BE1"/>
    <w:rsid w:val="001D6CAA"/>
    <w:rsid w:val="001D6E76"/>
    <w:rsid w:val="001D7AE1"/>
    <w:rsid w:val="001E0029"/>
    <w:rsid w:val="001E05F8"/>
    <w:rsid w:val="001E0F50"/>
    <w:rsid w:val="001E1D9D"/>
    <w:rsid w:val="001E1E4C"/>
    <w:rsid w:val="001E2B3D"/>
    <w:rsid w:val="001E2F47"/>
    <w:rsid w:val="001E329B"/>
    <w:rsid w:val="001F0052"/>
    <w:rsid w:val="001F0439"/>
    <w:rsid w:val="001F1197"/>
    <w:rsid w:val="001F50C6"/>
    <w:rsid w:val="001F52DE"/>
    <w:rsid w:val="001F5809"/>
    <w:rsid w:val="001F6F78"/>
    <w:rsid w:val="00200BAB"/>
    <w:rsid w:val="00202FA4"/>
    <w:rsid w:val="0020424F"/>
    <w:rsid w:val="0020566B"/>
    <w:rsid w:val="00223161"/>
    <w:rsid w:val="002261F6"/>
    <w:rsid w:val="002305CF"/>
    <w:rsid w:val="00230FA6"/>
    <w:rsid w:val="002338C5"/>
    <w:rsid w:val="002378EA"/>
    <w:rsid w:val="002410A6"/>
    <w:rsid w:val="002430A8"/>
    <w:rsid w:val="00250811"/>
    <w:rsid w:val="0025115A"/>
    <w:rsid w:val="00252C6C"/>
    <w:rsid w:val="0025564E"/>
    <w:rsid w:val="00257F2F"/>
    <w:rsid w:val="002608A0"/>
    <w:rsid w:val="00261B62"/>
    <w:rsid w:val="00262730"/>
    <w:rsid w:val="00262C8C"/>
    <w:rsid w:val="0026693D"/>
    <w:rsid w:val="002671F0"/>
    <w:rsid w:val="002719A4"/>
    <w:rsid w:val="00271A2C"/>
    <w:rsid w:val="00271FAE"/>
    <w:rsid w:val="00272581"/>
    <w:rsid w:val="0027556C"/>
    <w:rsid w:val="002756E8"/>
    <w:rsid w:val="00275A77"/>
    <w:rsid w:val="0028127D"/>
    <w:rsid w:val="00281FBD"/>
    <w:rsid w:val="00282048"/>
    <w:rsid w:val="00282731"/>
    <w:rsid w:val="002846EB"/>
    <w:rsid w:val="00285F0E"/>
    <w:rsid w:val="0028680F"/>
    <w:rsid w:val="00286FB6"/>
    <w:rsid w:val="0028709C"/>
    <w:rsid w:val="00292C76"/>
    <w:rsid w:val="002945E5"/>
    <w:rsid w:val="00295293"/>
    <w:rsid w:val="0029540D"/>
    <w:rsid w:val="002A2DE5"/>
    <w:rsid w:val="002A4990"/>
    <w:rsid w:val="002A4A9E"/>
    <w:rsid w:val="002A55B4"/>
    <w:rsid w:val="002A748D"/>
    <w:rsid w:val="002B069C"/>
    <w:rsid w:val="002B2CBE"/>
    <w:rsid w:val="002B4E0A"/>
    <w:rsid w:val="002B7986"/>
    <w:rsid w:val="002C02AC"/>
    <w:rsid w:val="002C155F"/>
    <w:rsid w:val="002C1FAB"/>
    <w:rsid w:val="002C3F9C"/>
    <w:rsid w:val="002C5ACF"/>
    <w:rsid w:val="002D0F56"/>
    <w:rsid w:val="002D149F"/>
    <w:rsid w:val="002D3D17"/>
    <w:rsid w:val="002D4DB1"/>
    <w:rsid w:val="002D6C51"/>
    <w:rsid w:val="002D72BF"/>
    <w:rsid w:val="002D7B8D"/>
    <w:rsid w:val="002E10B2"/>
    <w:rsid w:val="002E169D"/>
    <w:rsid w:val="002E40E1"/>
    <w:rsid w:val="002E4155"/>
    <w:rsid w:val="002E446F"/>
    <w:rsid w:val="002F123B"/>
    <w:rsid w:val="002F31E9"/>
    <w:rsid w:val="002F4819"/>
    <w:rsid w:val="002F492C"/>
    <w:rsid w:val="002F5FF1"/>
    <w:rsid w:val="002F726A"/>
    <w:rsid w:val="002F7279"/>
    <w:rsid w:val="00303103"/>
    <w:rsid w:val="00304997"/>
    <w:rsid w:val="00306506"/>
    <w:rsid w:val="00316AFC"/>
    <w:rsid w:val="003170C9"/>
    <w:rsid w:val="003209A6"/>
    <w:rsid w:val="00320E70"/>
    <w:rsid w:val="00321949"/>
    <w:rsid w:val="00322558"/>
    <w:rsid w:val="003240AA"/>
    <w:rsid w:val="00324631"/>
    <w:rsid w:val="003252C5"/>
    <w:rsid w:val="00325AC6"/>
    <w:rsid w:val="00335054"/>
    <w:rsid w:val="00340C22"/>
    <w:rsid w:val="00341276"/>
    <w:rsid w:val="00342352"/>
    <w:rsid w:val="00343BF3"/>
    <w:rsid w:val="003473CE"/>
    <w:rsid w:val="00350871"/>
    <w:rsid w:val="00351779"/>
    <w:rsid w:val="00355E2F"/>
    <w:rsid w:val="00355FF4"/>
    <w:rsid w:val="0035701B"/>
    <w:rsid w:val="003605F5"/>
    <w:rsid w:val="003624E0"/>
    <w:rsid w:val="00364860"/>
    <w:rsid w:val="00367E2C"/>
    <w:rsid w:val="00371AFE"/>
    <w:rsid w:val="00374B0E"/>
    <w:rsid w:val="00374E52"/>
    <w:rsid w:val="00376628"/>
    <w:rsid w:val="00376FCB"/>
    <w:rsid w:val="00380E2F"/>
    <w:rsid w:val="00383E9F"/>
    <w:rsid w:val="00384066"/>
    <w:rsid w:val="00384843"/>
    <w:rsid w:val="0038768B"/>
    <w:rsid w:val="00390531"/>
    <w:rsid w:val="00390C19"/>
    <w:rsid w:val="00392B9E"/>
    <w:rsid w:val="00393914"/>
    <w:rsid w:val="00393F82"/>
    <w:rsid w:val="003942C9"/>
    <w:rsid w:val="00397C5B"/>
    <w:rsid w:val="003A1837"/>
    <w:rsid w:val="003A1D3E"/>
    <w:rsid w:val="003A1E9D"/>
    <w:rsid w:val="003A3C10"/>
    <w:rsid w:val="003A4196"/>
    <w:rsid w:val="003A4960"/>
    <w:rsid w:val="003A78C4"/>
    <w:rsid w:val="003B0192"/>
    <w:rsid w:val="003B16B3"/>
    <w:rsid w:val="003B4B61"/>
    <w:rsid w:val="003B58ED"/>
    <w:rsid w:val="003B6A5A"/>
    <w:rsid w:val="003B6A60"/>
    <w:rsid w:val="003C055C"/>
    <w:rsid w:val="003C0D26"/>
    <w:rsid w:val="003C3A00"/>
    <w:rsid w:val="003C67FE"/>
    <w:rsid w:val="003D02F1"/>
    <w:rsid w:val="003D14F0"/>
    <w:rsid w:val="003D267C"/>
    <w:rsid w:val="003D4DBC"/>
    <w:rsid w:val="003D551E"/>
    <w:rsid w:val="003E2DDD"/>
    <w:rsid w:val="003E3FED"/>
    <w:rsid w:val="003E5372"/>
    <w:rsid w:val="003E566D"/>
    <w:rsid w:val="003F553B"/>
    <w:rsid w:val="003F5EB8"/>
    <w:rsid w:val="00404FC4"/>
    <w:rsid w:val="00407B19"/>
    <w:rsid w:val="00407C28"/>
    <w:rsid w:val="00411B2C"/>
    <w:rsid w:val="00413819"/>
    <w:rsid w:val="00413848"/>
    <w:rsid w:val="00416F02"/>
    <w:rsid w:val="004173D5"/>
    <w:rsid w:val="00417748"/>
    <w:rsid w:val="00417E63"/>
    <w:rsid w:val="0042744E"/>
    <w:rsid w:val="00432D55"/>
    <w:rsid w:val="00432DC4"/>
    <w:rsid w:val="00436FF8"/>
    <w:rsid w:val="0043769E"/>
    <w:rsid w:val="0044000B"/>
    <w:rsid w:val="00440547"/>
    <w:rsid w:val="00440915"/>
    <w:rsid w:val="0044290F"/>
    <w:rsid w:val="00443B3F"/>
    <w:rsid w:val="004474FC"/>
    <w:rsid w:val="00447A75"/>
    <w:rsid w:val="004510CB"/>
    <w:rsid w:val="00452297"/>
    <w:rsid w:val="0045411B"/>
    <w:rsid w:val="00465A5C"/>
    <w:rsid w:val="0047437D"/>
    <w:rsid w:val="00480A54"/>
    <w:rsid w:val="00481BF7"/>
    <w:rsid w:val="00482C47"/>
    <w:rsid w:val="00482D8F"/>
    <w:rsid w:val="00482D99"/>
    <w:rsid w:val="0048329D"/>
    <w:rsid w:val="00485F0C"/>
    <w:rsid w:val="004908C4"/>
    <w:rsid w:val="00491ED9"/>
    <w:rsid w:val="00492492"/>
    <w:rsid w:val="00497359"/>
    <w:rsid w:val="004A0103"/>
    <w:rsid w:val="004A0975"/>
    <w:rsid w:val="004A2C99"/>
    <w:rsid w:val="004B297D"/>
    <w:rsid w:val="004B411D"/>
    <w:rsid w:val="004B73FB"/>
    <w:rsid w:val="004C4104"/>
    <w:rsid w:val="004C457B"/>
    <w:rsid w:val="004C6AF0"/>
    <w:rsid w:val="004C6CAA"/>
    <w:rsid w:val="004D02FB"/>
    <w:rsid w:val="004D45FB"/>
    <w:rsid w:val="004D561D"/>
    <w:rsid w:val="004D6818"/>
    <w:rsid w:val="004D75EE"/>
    <w:rsid w:val="004D770E"/>
    <w:rsid w:val="004E0FE6"/>
    <w:rsid w:val="004E47A1"/>
    <w:rsid w:val="004E53CE"/>
    <w:rsid w:val="004E5FAB"/>
    <w:rsid w:val="004F0DC2"/>
    <w:rsid w:val="004F10D4"/>
    <w:rsid w:val="004F3F34"/>
    <w:rsid w:val="00500784"/>
    <w:rsid w:val="00502FBE"/>
    <w:rsid w:val="005030BA"/>
    <w:rsid w:val="00504711"/>
    <w:rsid w:val="00506A5E"/>
    <w:rsid w:val="00506E7A"/>
    <w:rsid w:val="00506F85"/>
    <w:rsid w:val="00511006"/>
    <w:rsid w:val="00512448"/>
    <w:rsid w:val="005128E4"/>
    <w:rsid w:val="0051387D"/>
    <w:rsid w:val="005154CA"/>
    <w:rsid w:val="00515F92"/>
    <w:rsid w:val="00516250"/>
    <w:rsid w:val="00516669"/>
    <w:rsid w:val="00516B0A"/>
    <w:rsid w:val="005205D6"/>
    <w:rsid w:val="00520D0F"/>
    <w:rsid w:val="00525B6C"/>
    <w:rsid w:val="005271B9"/>
    <w:rsid w:val="0053171E"/>
    <w:rsid w:val="00533072"/>
    <w:rsid w:val="005344A4"/>
    <w:rsid w:val="00534752"/>
    <w:rsid w:val="0053556F"/>
    <w:rsid w:val="00537ED3"/>
    <w:rsid w:val="00540DAC"/>
    <w:rsid w:val="005415A6"/>
    <w:rsid w:val="00541EF3"/>
    <w:rsid w:val="005424DF"/>
    <w:rsid w:val="00544D08"/>
    <w:rsid w:val="0055352C"/>
    <w:rsid w:val="00556267"/>
    <w:rsid w:val="0055740F"/>
    <w:rsid w:val="0055788F"/>
    <w:rsid w:val="00565336"/>
    <w:rsid w:val="005679C8"/>
    <w:rsid w:val="00567E6D"/>
    <w:rsid w:val="00567FCD"/>
    <w:rsid w:val="0057136D"/>
    <w:rsid w:val="00580969"/>
    <w:rsid w:val="00580F8B"/>
    <w:rsid w:val="0058116F"/>
    <w:rsid w:val="00583062"/>
    <w:rsid w:val="005835AD"/>
    <w:rsid w:val="00584004"/>
    <w:rsid w:val="00585ABA"/>
    <w:rsid w:val="00585E48"/>
    <w:rsid w:val="00587968"/>
    <w:rsid w:val="00590BB8"/>
    <w:rsid w:val="00591085"/>
    <w:rsid w:val="00593015"/>
    <w:rsid w:val="00593542"/>
    <w:rsid w:val="00593E11"/>
    <w:rsid w:val="005944AA"/>
    <w:rsid w:val="005A40D0"/>
    <w:rsid w:val="005B02BF"/>
    <w:rsid w:val="005B02F7"/>
    <w:rsid w:val="005B38B3"/>
    <w:rsid w:val="005C06C4"/>
    <w:rsid w:val="005C2C1E"/>
    <w:rsid w:val="005D3E6F"/>
    <w:rsid w:val="005D4674"/>
    <w:rsid w:val="005D4976"/>
    <w:rsid w:val="005D66A7"/>
    <w:rsid w:val="005D6E78"/>
    <w:rsid w:val="005E68EA"/>
    <w:rsid w:val="005F2721"/>
    <w:rsid w:val="005F2BCA"/>
    <w:rsid w:val="005F6345"/>
    <w:rsid w:val="005F6B55"/>
    <w:rsid w:val="006008D4"/>
    <w:rsid w:val="0060263B"/>
    <w:rsid w:val="00605646"/>
    <w:rsid w:val="00611342"/>
    <w:rsid w:val="006119F9"/>
    <w:rsid w:val="00612690"/>
    <w:rsid w:val="00616C04"/>
    <w:rsid w:val="00617EAD"/>
    <w:rsid w:val="00620481"/>
    <w:rsid w:val="0062189A"/>
    <w:rsid w:val="006254E8"/>
    <w:rsid w:val="00625AA2"/>
    <w:rsid w:val="00627BA7"/>
    <w:rsid w:val="00630476"/>
    <w:rsid w:val="00633007"/>
    <w:rsid w:val="0063367E"/>
    <w:rsid w:val="00640409"/>
    <w:rsid w:val="006415B2"/>
    <w:rsid w:val="00641C31"/>
    <w:rsid w:val="00642587"/>
    <w:rsid w:val="00644726"/>
    <w:rsid w:val="00644D7F"/>
    <w:rsid w:val="00645776"/>
    <w:rsid w:val="00645D96"/>
    <w:rsid w:val="00650A9A"/>
    <w:rsid w:val="00651E13"/>
    <w:rsid w:val="00661D75"/>
    <w:rsid w:val="00663145"/>
    <w:rsid w:val="00665B92"/>
    <w:rsid w:val="00666231"/>
    <w:rsid w:val="00666AAF"/>
    <w:rsid w:val="00672334"/>
    <w:rsid w:val="00672AFF"/>
    <w:rsid w:val="00673F83"/>
    <w:rsid w:val="00674D0B"/>
    <w:rsid w:val="006761CF"/>
    <w:rsid w:val="0067658B"/>
    <w:rsid w:val="00677A5A"/>
    <w:rsid w:val="00680715"/>
    <w:rsid w:val="00680E2E"/>
    <w:rsid w:val="00681135"/>
    <w:rsid w:val="006827A1"/>
    <w:rsid w:val="0068341B"/>
    <w:rsid w:val="0068617F"/>
    <w:rsid w:val="00686713"/>
    <w:rsid w:val="0069187D"/>
    <w:rsid w:val="00691CFD"/>
    <w:rsid w:val="00694995"/>
    <w:rsid w:val="0069754C"/>
    <w:rsid w:val="0069775C"/>
    <w:rsid w:val="006A2FCE"/>
    <w:rsid w:val="006A3DC8"/>
    <w:rsid w:val="006A4282"/>
    <w:rsid w:val="006A7BEB"/>
    <w:rsid w:val="006A7FA3"/>
    <w:rsid w:val="006B15E3"/>
    <w:rsid w:val="006B36F1"/>
    <w:rsid w:val="006B4E78"/>
    <w:rsid w:val="006B5661"/>
    <w:rsid w:val="006B7B94"/>
    <w:rsid w:val="006B7F33"/>
    <w:rsid w:val="006C25E7"/>
    <w:rsid w:val="006C2CA3"/>
    <w:rsid w:val="006C3692"/>
    <w:rsid w:val="006C5AD1"/>
    <w:rsid w:val="006C67CD"/>
    <w:rsid w:val="006C6EBB"/>
    <w:rsid w:val="006C77D6"/>
    <w:rsid w:val="006C7D50"/>
    <w:rsid w:val="006D0988"/>
    <w:rsid w:val="006D0BA9"/>
    <w:rsid w:val="006D12A3"/>
    <w:rsid w:val="006D2E13"/>
    <w:rsid w:val="006D5114"/>
    <w:rsid w:val="006D585A"/>
    <w:rsid w:val="006D6B96"/>
    <w:rsid w:val="006D7D28"/>
    <w:rsid w:val="006E003D"/>
    <w:rsid w:val="006E3EF4"/>
    <w:rsid w:val="006E4BF4"/>
    <w:rsid w:val="006F0449"/>
    <w:rsid w:val="00706571"/>
    <w:rsid w:val="00710C53"/>
    <w:rsid w:val="007123EA"/>
    <w:rsid w:val="00713005"/>
    <w:rsid w:val="00713DF7"/>
    <w:rsid w:val="0071500C"/>
    <w:rsid w:val="00720C9B"/>
    <w:rsid w:val="0072110B"/>
    <w:rsid w:val="007213D0"/>
    <w:rsid w:val="00721B1E"/>
    <w:rsid w:val="00721D8B"/>
    <w:rsid w:val="0072202E"/>
    <w:rsid w:val="0072254F"/>
    <w:rsid w:val="00722A34"/>
    <w:rsid w:val="0072319C"/>
    <w:rsid w:val="007241C6"/>
    <w:rsid w:val="007250D0"/>
    <w:rsid w:val="0073300F"/>
    <w:rsid w:val="00734512"/>
    <w:rsid w:val="007354A2"/>
    <w:rsid w:val="00741A2F"/>
    <w:rsid w:val="00743214"/>
    <w:rsid w:val="007445FF"/>
    <w:rsid w:val="00746C60"/>
    <w:rsid w:val="00747F6A"/>
    <w:rsid w:val="0075468A"/>
    <w:rsid w:val="00755C16"/>
    <w:rsid w:val="00756CEA"/>
    <w:rsid w:val="00764860"/>
    <w:rsid w:val="00766531"/>
    <w:rsid w:val="00766D3E"/>
    <w:rsid w:val="00767D5C"/>
    <w:rsid w:val="00767FFE"/>
    <w:rsid w:val="007708C4"/>
    <w:rsid w:val="007721E0"/>
    <w:rsid w:val="007725F9"/>
    <w:rsid w:val="00773266"/>
    <w:rsid w:val="00776192"/>
    <w:rsid w:val="007827D0"/>
    <w:rsid w:val="00783E66"/>
    <w:rsid w:val="00785CDA"/>
    <w:rsid w:val="00785D2B"/>
    <w:rsid w:val="00787EBF"/>
    <w:rsid w:val="00791F95"/>
    <w:rsid w:val="00792480"/>
    <w:rsid w:val="007959D7"/>
    <w:rsid w:val="007969B9"/>
    <w:rsid w:val="007A6AB2"/>
    <w:rsid w:val="007B0B8D"/>
    <w:rsid w:val="007B2E3C"/>
    <w:rsid w:val="007B2E8C"/>
    <w:rsid w:val="007B2F6C"/>
    <w:rsid w:val="007C3263"/>
    <w:rsid w:val="007D075A"/>
    <w:rsid w:val="007D176D"/>
    <w:rsid w:val="007D1DAE"/>
    <w:rsid w:val="007D22B0"/>
    <w:rsid w:val="007D2786"/>
    <w:rsid w:val="007D399E"/>
    <w:rsid w:val="007D57D7"/>
    <w:rsid w:val="007D6717"/>
    <w:rsid w:val="007E01A1"/>
    <w:rsid w:val="007E02B7"/>
    <w:rsid w:val="007E7C7C"/>
    <w:rsid w:val="007E7EEC"/>
    <w:rsid w:val="007F0C65"/>
    <w:rsid w:val="007F1C61"/>
    <w:rsid w:val="007F1FBD"/>
    <w:rsid w:val="007F2AF1"/>
    <w:rsid w:val="007F58BF"/>
    <w:rsid w:val="00803A1B"/>
    <w:rsid w:val="00803DB7"/>
    <w:rsid w:val="0080632F"/>
    <w:rsid w:val="00806A7C"/>
    <w:rsid w:val="00810C4C"/>
    <w:rsid w:val="0081106D"/>
    <w:rsid w:val="00811F36"/>
    <w:rsid w:val="008126C4"/>
    <w:rsid w:val="00814FB3"/>
    <w:rsid w:val="00816224"/>
    <w:rsid w:val="0082037C"/>
    <w:rsid w:val="00824229"/>
    <w:rsid w:val="0082697D"/>
    <w:rsid w:val="008300C4"/>
    <w:rsid w:val="0083227E"/>
    <w:rsid w:val="008341EF"/>
    <w:rsid w:val="0083431A"/>
    <w:rsid w:val="00836DB0"/>
    <w:rsid w:val="008378F3"/>
    <w:rsid w:val="00837D34"/>
    <w:rsid w:val="00841050"/>
    <w:rsid w:val="00843B8E"/>
    <w:rsid w:val="00844682"/>
    <w:rsid w:val="00844A8E"/>
    <w:rsid w:val="0084740B"/>
    <w:rsid w:val="0085050E"/>
    <w:rsid w:val="00850A2F"/>
    <w:rsid w:val="00850D5B"/>
    <w:rsid w:val="00851B50"/>
    <w:rsid w:val="008653CE"/>
    <w:rsid w:val="008655F2"/>
    <w:rsid w:val="008672AF"/>
    <w:rsid w:val="00867BF4"/>
    <w:rsid w:val="00870A62"/>
    <w:rsid w:val="008765E9"/>
    <w:rsid w:val="0087744F"/>
    <w:rsid w:val="00877B28"/>
    <w:rsid w:val="008809C4"/>
    <w:rsid w:val="008836CF"/>
    <w:rsid w:val="00886946"/>
    <w:rsid w:val="00892F13"/>
    <w:rsid w:val="00893B9D"/>
    <w:rsid w:val="008956A4"/>
    <w:rsid w:val="008A0E90"/>
    <w:rsid w:val="008A0F15"/>
    <w:rsid w:val="008A3644"/>
    <w:rsid w:val="008A539B"/>
    <w:rsid w:val="008A58F8"/>
    <w:rsid w:val="008B0DD0"/>
    <w:rsid w:val="008B100C"/>
    <w:rsid w:val="008B498F"/>
    <w:rsid w:val="008B59F7"/>
    <w:rsid w:val="008B6C86"/>
    <w:rsid w:val="008B75A8"/>
    <w:rsid w:val="008B7F96"/>
    <w:rsid w:val="008C2804"/>
    <w:rsid w:val="008C3B04"/>
    <w:rsid w:val="008C7904"/>
    <w:rsid w:val="008D01F8"/>
    <w:rsid w:val="008D0C20"/>
    <w:rsid w:val="008D0CCF"/>
    <w:rsid w:val="008D2596"/>
    <w:rsid w:val="008D3B94"/>
    <w:rsid w:val="008D542C"/>
    <w:rsid w:val="008D5DC3"/>
    <w:rsid w:val="008E0EF2"/>
    <w:rsid w:val="008E32F8"/>
    <w:rsid w:val="008E3F9E"/>
    <w:rsid w:val="008E7BFA"/>
    <w:rsid w:val="008F4D5B"/>
    <w:rsid w:val="008F4FD6"/>
    <w:rsid w:val="008F57EF"/>
    <w:rsid w:val="008F6FCC"/>
    <w:rsid w:val="00900B1D"/>
    <w:rsid w:val="00902F75"/>
    <w:rsid w:val="00904566"/>
    <w:rsid w:val="00904F27"/>
    <w:rsid w:val="00905991"/>
    <w:rsid w:val="00905C0C"/>
    <w:rsid w:val="00906C5E"/>
    <w:rsid w:val="00911D4B"/>
    <w:rsid w:val="00912174"/>
    <w:rsid w:val="009130F6"/>
    <w:rsid w:val="00913414"/>
    <w:rsid w:val="00913DF5"/>
    <w:rsid w:val="00915A73"/>
    <w:rsid w:val="00917B66"/>
    <w:rsid w:val="009242AB"/>
    <w:rsid w:val="00924C6A"/>
    <w:rsid w:val="00931411"/>
    <w:rsid w:val="0093217B"/>
    <w:rsid w:val="00932E30"/>
    <w:rsid w:val="0093417D"/>
    <w:rsid w:val="00935229"/>
    <w:rsid w:val="009359E3"/>
    <w:rsid w:val="00937004"/>
    <w:rsid w:val="00937D48"/>
    <w:rsid w:val="009415BD"/>
    <w:rsid w:val="00944A53"/>
    <w:rsid w:val="00945AE5"/>
    <w:rsid w:val="009478A6"/>
    <w:rsid w:val="009526FD"/>
    <w:rsid w:val="0095302B"/>
    <w:rsid w:val="0095386C"/>
    <w:rsid w:val="00953D15"/>
    <w:rsid w:val="00953DF5"/>
    <w:rsid w:val="00955906"/>
    <w:rsid w:val="009559F9"/>
    <w:rsid w:val="009570F6"/>
    <w:rsid w:val="0095748E"/>
    <w:rsid w:val="009620B6"/>
    <w:rsid w:val="00962531"/>
    <w:rsid w:val="00962977"/>
    <w:rsid w:val="00966F48"/>
    <w:rsid w:val="00970C0F"/>
    <w:rsid w:val="00970D53"/>
    <w:rsid w:val="00972326"/>
    <w:rsid w:val="00980A4C"/>
    <w:rsid w:val="00981525"/>
    <w:rsid w:val="00983C14"/>
    <w:rsid w:val="00984858"/>
    <w:rsid w:val="00984D43"/>
    <w:rsid w:val="00985449"/>
    <w:rsid w:val="0098602E"/>
    <w:rsid w:val="00986549"/>
    <w:rsid w:val="00990C75"/>
    <w:rsid w:val="00991F58"/>
    <w:rsid w:val="009964BE"/>
    <w:rsid w:val="009A18E9"/>
    <w:rsid w:val="009A195E"/>
    <w:rsid w:val="009A3560"/>
    <w:rsid w:val="009A685B"/>
    <w:rsid w:val="009B0476"/>
    <w:rsid w:val="009B10C0"/>
    <w:rsid w:val="009B1600"/>
    <w:rsid w:val="009B2909"/>
    <w:rsid w:val="009B3C4E"/>
    <w:rsid w:val="009B5DBE"/>
    <w:rsid w:val="009C306B"/>
    <w:rsid w:val="009C3329"/>
    <w:rsid w:val="009C58AC"/>
    <w:rsid w:val="009C5A9E"/>
    <w:rsid w:val="009C61CF"/>
    <w:rsid w:val="009C6DED"/>
    <w:rsid w:val="009D10C0"/>
    <w:rsid w:val="009D1F08"/>
    <w:rsid w:val="009D579F"/>
    <w:rsid w:val="009E15D1"/>
    <w:rsid w:val="009E2AC9"/>
    <w:rsid w:val="009E43CE"/>
    <w:rsid w:val="009E65B2"/>
    <w:rsid w:val="009E672B"/>
    <w:rsid w:val="009F00B7"/>
    <w:rsid w:val="009F0941"/>
    <w:rsid w:val="009F171A"/>
    <w:rsid w:val="009F327D"/>
    <w:rsid w:val="009F4A1A"/>
    <w:rsid w:val="009F56F8"/>
    <w:rsid w:val="009F5830"/>
    <w:rsid w:val="009F74EB"/>
    <w:rsid w:val="00A003D2"/>
    <w:rsid w:val="00A05286"/>
    <w:rsid w:val="00A061FF"/>
    <w:rsid w:val="00A11908"/>
    <w:rsid w:val="00A11F0B"/>
    <w:rsid w:val="00A125B2"/>
    <w:rsid w:val="00A130B0"/>
    <w:rsid w:val="00A13BFD"/>
    <w:rsid w:val="00A15893"/>
    <w:rsid w:val="00A15F7D"/>
    <w:rsid w:val="00A16A58"/>
    <w:rsid w:val="00A17CFD"/>
    <w:rsid w:val="00A24C9B"/>
    <w:rsid w:val="00A25027"/>
    <w:rsid w:val="00A267EA"/>
    <w:rsid w:val="00A3067D"/>
    <w:rsid w:val="00A30ACB"/>
    <w:rsid w:val="00A33749"/>
    <w:rsid w:val="00A338DC"/>
    <w:rsid w:val="00A33FDE"/>
    <w:rsid w:val="00A3576C"/>
    <w:rsid w:val="00A35FC2"/>
    <w:rsid w:val="00A37128"/>
    <w:rsid w:val="00A46259"/>
    <w:rsid w:val="00A46B3D"/>
    <w:rsid w:val="00A5237D"/>
    <w:rsid w:val="00A524EE"/>
    <w:rsid w:val="00A575B9"/>
    <w:rsid w:val="00A63208"/>
    <w:rsid w:val="00A63A9D"/>
    <w:rsid w:val="00A63F6D"/>
    <w:rsid w:val="00A651C1"/>
    <w:rsid w:val="00A656A4"/>
    <w:rsid w:val="00A66878"/>
    <w:rsid w:val="00A70F8A"/>
    <w:rsid w:val="00A71201"/>
    <w:rsid w:val="00A7163D"/>
    <w:rsid w:val="00A82627"/>
    <w:rsid w:val="00A848CE"/>
    <w:rsid w:val="00A854E4"/>
    <w:rsid w:val="00A873F7"/>
    <w:rsid w:val="00A87409"/>
    <w:rsid w:val="00A912BD"/>
    <w:rsid w:val="00A92D4F"/>
    <w:rsid w:val="00A941B6"/>
    <w:rsid w:val="00A9615A"/>
    <w:rsid w:val="00A96386"/>
    <w:rsid w:val="00AA0552"/>
    <w:rsid w:val="00AA148C"/>
    <w:rsid w:val="00AA251C"/>
    <w:rsid w:val="00AA2921"/>
    <w:rsid w:val="00AA2EB2"/>
    <w:rsid w:val="00AA4376"/>
    <w:rsid w:val="00AA5619"/>
    <w:rsid w:val="00AA6309"/>
    <w:rsid w:val="00AB10F1"/>
    <w:rsid w:val="00AB5B37"/>
    <w:rsid w:val="00AC0BBA"/>
    <w:rsid w:val="00AC1947"/>
    <w:rsid w:val="00AC3B6B"/>
    <w:rsid w:val="00AC4FCB"/>
    <w:rsid w:val="00AC6266"/>
    <w:rsid w:val="00AD0462"/>
    <w:rsid w:val="00AD2629"/>
    <w:rsid w:val="00AD3242"/>
    <w:rsid w:val="00AD7D69"/>
    <w:rsid w:val="00AE182C"/>
    <w:rsid w:val="00AE266B"/>
    <w:rsid w:val="00AF101A"/>
    <w:rsid w:val="00AF2BF2"/>
    <w:rsid w:val="00AF45D9"/>
    <w:rsid w:val="00AF4691"/>
    <w:rsid w:val="00AF7809"/>
    <w:rsid w:val="00B0086E"/>
    <w:rsid w:val="00B03CCD"/>
    <w:rsid w:val="00B12FF4"/>
    <w:rsid w:val="00B14178"/>
    <w:rsid w:val="00B15257"/>
    <w:rsid w:val="00B20A96"/>
    <w:rsid w:val="00B212A9"/>
    <w:rsid w:val="00B2257D"/>
    <w:rsid w:val="00B22C68"/>
    <w:rsid w:val="00B24707"/>
    <w:rsid w:val="00B24E70"/>
    <w:rsid w:val="00B30788"/>
    <w:rsid w:val="00B37C0C"/>
    <w:rsid w:val="00B403A1"/>
    <w:rsid w:val="00B40C53"/>
    <w:rsid w:val="00B433BA"/>
    <w:rsid w:val="00B4617F"/>
    <w:rsid w:val="00B4722D"/>
    <w:rsid w:val="00B47708"/>
    <w:rsid w:val="00B47728"/>
    <w:rsid w:val="00B51B90"/>
    <w:rsid w:val="00B52042"/>
    <w:rsid w:val="00B52C73"/>
    <w:rsid w:val="00B54065"/>
    <w:rsid w:val="00B540EA"/>
    <w:rsid w:val="00B543B8"/>
    <w:rsid w:val="00B6292A"/>
    <w:rsid w:val="00B62DD0"/>
    <w:rsid w:val="00B647D2"/>
    <w:rsid w:val="00B64A0C"/>
    <w:rsid w:val="00B7016B"/>
    <w:rsid w:val="00B7062F"/>
    <w:rsid w:val="00B70DD9"/>
    <w:rsid w:val="00B71648"/>
    <w:rsid w:val="00B7498E"/>
    <w:rsid w:val="00B76FFA"/>
    <w:rsid w:val="00B77BFF"/>
    <w:rsid w:val="00B81F99"/>
    <w:rsid w:val="00B82998"/>
    <w:rsid w:val="00B86D3A"/>
    <w:rsid w:val="00B87CF3"/>
    <w:rsid w:val="00B87FB5"/>
    <w:rsid w:val="00B87FC5"/>
    <w:rsid w:val="00B90884"/>
    <w:rsid w:val="00B91522"/>
    <w:rsid w:val="00B92CBD"/>
    <w:rsid w:val="00B94E82"/>
    <w:rsid w:val="00B95589"/>
    <w:rsid w:val="00B959C5"/>
    <w:rsid w:val="00B96E8D"/>
    <w:rsid w:val="00B9736B"/>
    <w:rsid w:val="00B97787"/>
    <w:rsid w:val="00B97D8B"/>
    <w:rsid w:val="00BA0505"/>
    <w:rsid w:val="00BA11BB"/>
    <w:rsid w:val="00BA124E"/>
    <w:rsid w:val="00BA4C68"/>
    <w:rsid w:val="00BA7DE7"/>
    <w:rsid w:val="00BB09DE"/>
    <w:rsid w:val="00BB7C4A"/>
    <w:rsid w:val="00BC3753"/>
    <w:rsid w:val="00BC62B6"/>
    <w:rsid w:val="00BC707A"/>
    <w:rsid w:val="00BC7B45"/>
    <w:rsid w:val="00BD4B4A"/>
    <w:rsid w:val="00BD585C"/>
    <w:rsid w:val="00BE2743"/>
    <w:rsid w:val="00BE61E9"/>
    <w:rsid w:val="00BF19D2"/>
    <w:rsid w:val="00BF1A6C"/>
    <w:rsid w:val="00BF4D0F"/>
    <w:rsid w:val="00C01B89"/>
    <w:rsid w:val="00C06728"/>
    <w:rsid w:val="00C067DD"/>
    <w:rsid w:val="00C068F5"/>
    <w:rsid w:val="00C111F1"/>
    <w:rsid w:val="00C12BDA"/>
    <w:rsid w:val="00C156A5"/>
    <w:rsid w:val="00C17366"/>
    <w:rsid w:val="00C17AF9"/>
    <w:rsid w:val="00C20003"/>
    <w:rsid w:val="00C21294"/>
    <w:rsid w:val="00C2252A"/>
    <w:rsid w:val="00C22D90"/>
    <w:rsid w:val="00C254DF"/>
    <w:rsid w:val="00C300FE"/>
    <w:rsid w:val="00C32B0D"/>
    <w:rsid w:val="00C34FA0"/>
    <w:rsid w:val="00C41380"/>
    <w:rsid w:val="00C4270A"/>
    <w:rsid w:val="00C46DB2"/>
    <w:rsid w:val="00C53BF1"/>
    <w:rsid w:val="00C53F17"/>
    <w:rsid w:val="00C54E21"/>
    <w:rsid w:val="00C6219E"/>
    <w:rsid w:val="00C64746"/>
    <w:rsid w:val="00C6618F"/>
    <w:rsid w:val="00C67AFC"/>
    <w:rsid w:val="00C67BD5"/>
    <w:rsid w:val="00C70CA4"/>
    <w:rsid w:val="00C73FF5"/>
    <w:rsid w:val="00C7410D"/>
    <w:rsid w:val="00C746E5"/>
    <w:rsid w:val="00C809CB"/>
    <w:rsid w:val="00C813B9"/>
    <w:rsid w:val="00C81699"/>
    <w:rsid w:val="00C83425"/>
    <w:rsid w:val="00C84654"/>
    <w:rsid w:val="00C84F54"/>
    <w:rsid w:val="00C86CE2"/>
    <w:rsid w:val="00C875F0"/>
    <w:rsid w:val="00C87870"/>
    <w:rsid w:val="00C87C75"/>
    <w:rsid w:val="00C958E6"/>
    <w:rsid w:val="00CA1030"/>
    <w:rsid w:val="00CA741A"/>
    <w:rsid w:val="00CA7DDF"/>
    <w:rsid w:val="00CB2AD8"/>
    <w:rsid w:val="00CB3E6E"/>
    <w:rsid w:val="00CB610A"/>
    <w:rsid w:val="00CC044F"/>
    <w:rsid w:val="00CC235C"/>
    <w:rsid w:val="00CC3746"/>
    <w:rsid w:val="00CD04E9"/>
    <w:rsid w:val="00CD0D23"/>
    <w:rsid w:val="00CD2186"/>
    <w:rsid w:val="00CD4801"/>
    <w:rsid w:val="00CD53E7"/>
    <w:rsid w:val="00CE27C3"/>
    <w:rsid w:val="00CE304A"/>
    <w:rsid w:val="00CE5587"/>
    <w:rsid w:val="00CF01FD"/>
    <w:rsid w:val="00CF1E29"/>
    <w:rsid w:val="00CF70DE"/>
    <w:rsid w:val="00CF7469"/>
    <w:rsid w:val="00D00243"/>
    <w:rsid w:val="00D0258B"/>
    <w:rsid w:val="00D02656"/>
    <w:rsid w:val="00D03DD2"/>
    <w:rsid w:val="00D05095"/>
    <w:rsid w:val="00D13667"/>
    <w:rsid w:val="00D1639F"/>
    <w:rsid w:val="00D20F44"/>
    <w:rsid w:val="00D23C8F"/>
    <w:rsid w:val="00D25E44"/>
    <w:rsid w:val="00D2798D"/>
    <w:rsid w:val="00D3407B"/>
    <w:rsid w:val="00D35289"/>
    <w:rsid w:val="00D354F5"/>
    <w:rsid w:val="00D36891"/>
    <w:rsid w:val="00D42255"/>
    <w:rsid w:val="00D432F0"/>
    <w:rsid w:val="00D45554"/>
    <w:rsid w:val="00D47C24"/>
    <w:rsid w:val="00D50A7A"/>
    <w:rsid w:val="00D52FB4"/>
    <w:rsid w:val="00D53B0E"/>
    <w:rsid w:val="00D55702"/>
    <w:rsid w:val="00D55EA3"/>
    <w:rsid w:val="00D56E3F"/>
    <w:rsid w:val="00D5763B"/>
    <w:rsid w:val="00D60CBF"/>
    <w:rsid w:val="00D62087"/>
    <w:rsid w:val="00D64EB6"/>
    <w:rsid w:val="00D66994"/>
    <w:rsid w:val="00D66B67"/>
    <w:rsid w:val="00D67717"/>
    <w:rsid w:val="00D72CA9"/>
    <w:rsid w:val="00D73CB9"/>
    <w:rsid w:val="00D77C9B"/>
    <w:rsid w:val="00D77D9C"/>
    <w:rsid w:val="00D8305D"/>
    <w:rsid w:val="00D83410"/>
    <w:rsid w:val="00D83412"/>
    <w:rsid w:val="00D8405C"/>
    <w:rsid w:val="00D8594F"/>
    <w:rsid w:val="00D878E8"/>
    <w:rsid w:val="00D9105D"/>
    <w:rsid w:val="00D931B6"/>
    <w:rsid w:val="00D940ED"/>
    <w:rsid w:val="00D947BE"/>
    <w:rsid w:val="00D956AB"/>
    <w:rsid w:val="00D97274"/>
    <w:rsid w:val="00DA0A1D"/>
    <w:rsid w:val="00DA3081"/>
    <w:rsid w:val="00DA5D71"/>
    <w:rsid w:val="00DA6967"/>
    <w:rsid w:val="00DB281B"/>
    <w:rsid w:val="00DB2C66"/>
    <w:rsid w:val="00DB365D"/>
    <w:rsid w:val="00DB38FA"/>
    <w:rsid w:val="00DB56F7"/>
    <w:rsid w:val="00DB6620"/>
    <w:rsid w:val="00DC08FC"/>
    <w:rsid w:val="00DC0BDD"/>
    <w:rsid w:val="00DC2CD0"/>
    <w:rsid w:val="00DC2FC2"/>
    <w:rsid w:val="00DC3882"/>
    <w:rsid w:val="00DC3A47"/>
    <w:rsid w:val="00DC4841"/>
    <w:rsid w:val="00DD0043"/>
    <w:rsid w:val="00DD0F54"/>
    <w:rsid w:val="00DD102E"/>
    <w:rsid w:val="00DD2880"/>
    <w:rsid w:val="00DD3984"/>
    <w:rsid w:val="00DD6681"/>
    <w:rsid w:val="00DD704C"/>
    <w:rsid w:val="00DD7E76"/>
    <w:rsid w:val="00DE1DDB"/>
    <w:rsid w:val="00DE2E1F"/>
    <w:rsid w:val="00DE39AA"/>
    <w:rsid w:val="00DE39FA"/>
    <w:rsid w:val="00DE65A2"/>
    <w:rsid w:val="00DE70FD"/>
    <w:rsid w:val="00DF07DD"/>
    <w:rsid w:val="00DF0C6E"/>
    <w:rsid w:val="00DF4DC0"/>
    <w:rsid w:val="00DF5CFA"/>
    <w:rsid w:val="00DF5EB6"/>
    <w:rsid w:val="00DF6293"/>
    <w:rsid w:val="00E00BBA"/>
    <w:rsid w:val="00E018C1"/>
    <w:rsid w:val="00E01C52"/>
    <w:rsid w:val="00E0304C"/>
    <w:rsid w:val="00E0397E"/>
    <w:rsid w:val="00E050A9"/>
    <w:rsid w:val="00E05B9D"/>
    <w:rsid w:val="00E140B7"/>
    <w:rsid w:val="00E14A9A"/>
    <w:rsid w:val="00E14F0B"/>
    <w:rsid w:val="00E157FD"/>
    <w:rsid w:val="00E16C97"/>
    <w:rsid w:val="00E23872"/>
    <w:rsid w:val="00E2658F"/>
    <w:rsid w:val="00E2687A"/>
    <w:rsid w:val="00E27B0A"/>
    <w:rsid w:val="00E30681"/>
    <w:rsid w:val="00E31DE4"/>
    <w:rsid w:val="00E31F8C"/>
    <w:rsid w:val="00E35563"/>
    <w:rsid w:val="00E408E2"/>
    <w:rsid w:val="00E4493D"/>
    <w:rsid w:val="00E462C6"/>
    <w:rsid w:val="00E60E15"/>
    <w:rsid w:val="00E6138A"/>
    <w:rsid w:val="00E657CC"/>
    <w:rsid w:val="00E66AE6"/>
    <w:rsid w:val="00E70DB9"/>
    <w:rsid w:val="00E71A1F"/>
    <w:rsid w:val="00E726D6"/>
    <w:rsid w:val="00E734E3"/>
    <w:rsid w:val="00E767A4"/>
    <w:rsid w:val="00E76BF0"/>
    <w:rsid w:val="00E8029B"/>
    <w:rsid w:val="00E81F17"/>
    <w:rsid w:val="00E82693"/>
    <w:rsid w:val="00E82CE1"/>
    <w:rsid w:val="00E843F1"/>
    <w:rsid w:val="00E84CA9"/>
    <w:rsid w:val="00E85C44"/>
    <w:rsid w:val="00E85F87"/>
    <w:rsid w:val="00E90608"/>
    <w:rsid w:val="00E90E83"/>
    <w:rsid w:val="00E9225D"/>
    <w:rsid w:val="00E92B72"/>
    <w:rsid w:val="00E938A0"/>
    <w:rsid w:val="00E94979"/>
    <w:rsid w:val="00E95A89"/>
    <w:rsid w:val="00E96AB4"/>
    <w:rsid w:val="00E97BFD"/>
    <w:rsid w:val="00EA05FD"/>
    <w:rsid w:val="00EA1F84"/>
    <w:rsid w:val="00EA5A7D"/>
    <w:rsid w:val="00EA5BA9"/>
    <w:rsid w:val="00EA6FB9"/>
    <w:rsid w:val="00EA6FED"/>
    <w:rsid w:val="00EA7F2C"/>
    <w:rsid w:val="00EB158C"/>
    <w:rsid w:val="00EB2CEF"/>
    <w:rsid w:val="00EB3B11"/>
    <w:rsid w:val="00EB45F8"/>
    <w:rsid w:val="00EB7309"/>
    <w:rsid w:val="00EB7519"/>
    <w:rsid w:val="00EC09EE"/>
    <w:rsid w:val="00EC1887"/>
    <w:rsid w:val="00ED77C8"/>
    <w:rsid w:val="00ED7DE8"/>
    <w:rsid w:val="00EE389D"/>
    <w:rsid w:val="00EE4A9F"/>
    <w:rsid w:val="00EE5D96"/>
    <w:rsid w:val="00EF240F"/>
    <w:rsid w:val="00EF4395"/>
    <w:rsid w:val="00EF439A"/>
    <w:rsid w:val="00EF5D01"/>
    <w:rsid w:val="00EF6230"/>
    <w:rsid w:val="00EF6679"/>
    <w:rsid w:val="00EF7A27"/>
    <w:rsid w:val="00EF7CB9"/>
    <w:rsid w:val="00F02BE0"/>
    <w:rsid w:val="00F058CC"/>
    <w:rsid w:val="00F06B80"/>
    <w:rsid w:val="00F146BD"/>
    <w:rsid w:val="00F14D14"/>
    <w:rsid w:val="00F150D3"/>
    <w:rsid w:val="00F15D35"/>
    <w:rsid w:val="00F1675B"/>
    <w:rsid w:val="00F21012"/>
    <w:rsid w:val="00F230B5"/>
    <w:rsid w:val="00F233AE"/>
    <w:rsid w:val="00F26288"/>
    <w:rsid w:val="00F26ABE"/>
    <w:rsid w:val="00F26F46"/>
    <w:rsid w:val="00F309C3"/>
    <w:rsid w:val="00F32736"/>
    <w:rsid w:val="00F35BD8"/>
    <w:rsid w:val="00F360F6"/>
    <w:rsid w:val="00F37A90"/>
    <w:rsid w:val="00F41313"/>
    <w:rsid w:val="00F43C1D"/>
    <w:rsid w:val="00F44369"/>
    <w:rsid w:val="00F47046"/>
    <w:rsid w:val="00F506F7"/>
    <w:rsid w:val="00F53E39"/>
    <w:rsid w:val="00F55A60"/>
    <w:rsid w:val="00F5708B"/>
    <w:rsid w:val="00F66985"/>
    <w:rsid w:val="00F678E3"/>
    <w:rsid w:val="00F71683"/>
    <w:rsid w:val="00F7194E"/>
    <w:rsid w:val="00F75A8C"/>
    <w:rsid w:val="00F75C1F"/>
    <w:rsid w:val="00F810EC"/>
    <w:rsid w:val="00F812FF"/>
    <w:rsid w:val="00F817D2"/>
    <w:rsid w:val="00F81B68"/>
    <w:rsid w:val="00F82855"/>
    <w:rsid w:val="00F850E1"/>
    <w:rsid w:val="00F87124"/>
    <w:rsid w:val="00F8750C"/>
    <w:rsid w:val="00F90888"/>
    <w:rsid w:val="00F91065"/>
    <w:rsid w:val="00F910C0"/>
    <w:rsid w:val="00F93A67"/>
    <w:rsid w:val="00F96C0D"/>
    <w:rsid w:val="00F97F9E"/>
    <w:rsid w:val="00FA065D"/>
    <w:rsid w:val="00FA2C78"/>
    <w:rsid w:val="00FA494D"/>
    <w:rsid w:val="00FA4A9D"/>
    <w:rsid w:val="00FA5834"/>
    <w:rsid w:val="00FB04FE"/>
    <w:rsid w:val="00FB2C71"/>
    <w:rsid w:val="00FB2C8C"/>
    <w:rsid w:val="00FB39FB"/>
    <w:rsid w:val="00FB3CEC"/>
    <w:rsid w:val="00FB3DBF"/>
    <w:rsid w:val="00FB5156"/>
    <w:rsid w:val="00FB7289"/>
    <w:rsid w:val="00FC2BEE"/>
    <w:rsid w:val="00FC5CAD"/>
    <w:rsid w:val="00FC5CCF"/>
    <w:rsid w:val="00FC6EB0"/>
    <w:rsid w:val="00FC7718"/>
    <w:rsid w:val="00FD0BD7"/>
    <w:rsid w:val="00FD11B6"/>
    <w:rsid w:val="00FD620C"/>
    <w:rsid w:val="00FE0F27"/>
    <w:rsid w:val="00FE3545"/>
    <w:rsid w:val="00FE6CF2"/>
    <w:rsid w:val="00FE7141"/>
    <w:rsid w:val="00FF0722"/>
    <w:rsid w:val="00FF27B0"/>
    <w:rsid w:val="00FF3733"/>
    <w:rsid w:val="00FF62FD"/>
    <w:rsid w:val="00FF7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27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aliases w:val="H2,&quot;Изумруд&quot;"/>
    <w:basedOn w:val="Normal"/>
    <w:next w:val="Normal"/>
    <w:link w:val="Heading2Char"/>
    <w:uiPriority w:val="99"/>
    <w:qFormat/>
    <w:rsid w:val="009F327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F327D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lang w:val="ru-RU"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F327D"/>
    <w:pPr>
      <w:spacing w:before="240" w:after="60"/>
      <w:outlineLvl w:val="6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&quot;Изумруд&quot; Char"/>
    <w:basedOn w:val="DefaultParagraphFont"/>
    <w:link w:val="Heading2"/>
    <w:uiPriority w:val="99"/>
    <w:locked/>
    <w:rsid w:val="009F327D"/>
    <w:rPr>
      <w:rFonts w:ascii="Arial" w:hAnsi="Arial" w:cs="Arial"/>
      <w:b/>
      <w:bCs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F327D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F327D"/>
    <w:rPr>
      <w:rFonts w:ascii="Times New Roman" w:hAnsi="Times New Roman" w:cs="Times New Roman"/>
      <w:sz w:val="24"/>
      <w:szCs w:val="24"/>
      <w:lang w:val="en-US"/>
    </w:rPr>
  </w:style>
  <w:style w:type="paragraph" w:customStyle="1" w:styleId="ConsNormal">
    <w:name w:val="ConsNormal"/>
    <w:uiPriority w:val="99"/>
    <w:rsid w:val="009F327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rsid w:val="009F327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9F327D"/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451</Words>
  <Characters>2576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Select</dc:creator>
  <cp:keywords/>
  <dc:description/>
  <cp:lastModifiedBy>Пользователь</cp:lastModifiedBy>
  <cp:revision>4</cp:revision>
  <dcterms:created xsi:type="dcterms:W3CDTF">2014-08-06T07:53:00Z</dcterms:created>
  <dcterms:modified xsi:type="dcterms:W3CDTF">2014-12-29T04:25:00Z</dcterms:modified>
</cp:coreProperties>
</file>